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066" w:rsidRPr="001C08D6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9C2E4B">
        <w:rPr>
          <w:rFonts w:eastAsia="Times New Roman" w:cs="Arial"/>
          <w:sz w:val="24"/>
          <w:szCs w:val="20"/>
          <w:lang w:eastAsia="ar-SA"/>
        </w:rPr>
        <w:t>2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237849">
        <w:rPr>
          <w:rFonts w:cs="Arial"/>
          <w:sz w:val="24"/>
          <w:szCs w:val="24"/>
        </w:rPr>
        <w:t>8</w:t>
      </w:r>
      <w:r w:rsidR="009C2E4B">
        <w:rPr>
          <w:rFonts w:cs="Arial"/>
          <w:sz w:val="24"/>
          <w:szCs w:val="24"/>
        </w:rPr>
        <w:t>1</w:t>
      </w:r>
      <w:r w:rsidR="007B3D8D">
        <w:rPr>
          <w:rFonts w:cs="Arial"/>
          <w:sz w:val="24"/>
          <w:szCs w:val="24"/>
        </w:rPr>
        <w:t>30</w:t>
      </w:r>
      <w:r w:rsidR="00861C8B">
        <w:rPr>
          <w:rFonts w:cs="Arial"/>
          <w:sz w:val="24"/>
          <w:szCs w:val="24"/>
        </w:rPr>
        <w:t>1</w:t>
      </w:r>
    </w:p>
    <w:p w:rsidR="00411066" w:rsidRPr="00F45489" w:rsidRDefault="002860CA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Dubrovnik, Croatia, 7 - 11 May 2018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2012B2" w:rsidRDefault="00411066" w:rsidP="00411066">
      <w:pPr>
        <w:suppressAutoHyphens/>
        <w:spacing w:after="120" w:line="240" w:lineRule="auto"/>
        <w:ind w:left="1985" w:hanging="1985"/>
        <w:rPr>
          <w:rFonts w:eastAsia="맑은 고딕" w:cs="Arial"/>
          <w:sz w:val="22"/>
          <w:szCs w:val="20"/>
          <w:lang w:eastAsia="ko-KR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83748F">
        <w:rPr>
          <w:rFonts w:eastAsia="Times New Roman" w:cs="Arial"/>
          <w:sz w:val="22"/>
          <w:szCs w:val="20"/>
          <w:lang w:eastAsia="ar-SA"/>
        </w:rPr>
        <w:t>Report</w:t>
      </w:r>
      <w:r w:rsidR="00DE2B83">
        <w:rPr>
          <w:rFonts w:eastAsia="Times New Roman" w:cs="Arial"/>
          <w:sz w:val="22"/>
          <w:szCs w:val="20"/>
          <w:lang w:eastAsia="ar-SA"/>
        </w:rPr>
        <w:t xml:space="preserve"> </w:t>
      </w:r>
      <w:r w:rsidR="0083748F">
        <w:rPr>
          <w:rFonts w:eastAsia="Times New Roman" w:cs="Arial"/>
          <w:sz w:val="22"/>
          <w:szCs w:val="20"/>
          <w:lang w:eastAsia="ar-SA"/>
        </w:rPr>
        <w:t>of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 </w:t>
      </w:r>
      <w:r w:rsidR="00237849">
        <w:rPr>
          <w:rFonts w:eastAsia="Times New Roman" w:cs="Arial"/>
          <w:sz w:val="22"/>
          <w:szCs w:val="20"/>
          <w:lang w:eastAsia="ar-SA"/>
        </w:rPr>
        <w:t>FS_</w:t>
      </w:r>
      <w:r w:rsidR="007B3D8D">
        <w:rPr>
          <w:rFonts w:eastAsia="Times New Roman" w:cs="Arial"/>
          <w:sz w:val="22"/>
          <w:szCs w:val="20"/>
          <w:lang w:eastAsia="ar-SA"/>
        </w:rPr>
        <w:t>V2XIMP</w:t>
      </w:r>
      <w:r w:rsidR="00237849">
        <w:rPr>
          <w:rFonts w:eastAsia="Times New Roman" w:cs="Arial"/>
          <w:sz w:val="22"/>
          <w:szCs w:val="20"/>
          <w:lang w:eastAsia="ar-SA"/>
        </w:rPr>
        <w:t xml:space="preserve"> (7.</w:t>
      </w:r>
      <w:r w:rsidR="007B3D8D">
        <w:rPr>
          <w:rFonts w:eastAsia="Times New Roman" w:cs="Arial"/>
          <w:sz w:val="22"/>
          <w:szCs w:val="20"/>
          <w:lang w:eastAsia="ar-SA"/>
        </w:rPr>
        <w:t>10</w:t>
      </w:r>
      <w:r w:rsidR="00237849">
        <w:rPr>
          <w:rFonts w:eastAsia="Times New Roman" w:cs="Arial"/>
          <w:sz w:val="22"/>
          <w:szCs w:val="20"/>
          <w:lang w:eastAsia="ar-SA"/>
        </w:rPr>
        <w:t>)</w:t>
      </w:r>
      <w:r w:rsidR="007B3D8D">
        <w:rPr>
          <w:rFonts w:eastAsia="Times New Roman" w:cs="Arial"/>
          <w:sz w:val="22"/>
          <w:szCs w:val="20"/>
          <w:lang w:eastAsia="ar-SA"/>
        </w:rPr>
        <w:t xml:space="preserve"> and FS</w:t>
      </w:r>
      <w:r w:rsidR="00D81964">
        <w:rPr>
          <w:rFonts w:eastAsia="Times New Roman" w:cs="Arial"/>
          <w:sz w:val="22"/>
          <w:szCs w:val="20"/>
          <w:lang w:eastAsia="ar-SA"/>
        </w:rPr>
        <w:t>_</w:t>
      </w:r>
      <w:r w:rsidR="007B3D8D">
        <w:rPr>
          <w:rFonts w:eastAsia="Times New Roman" w:cs="Arial"/>
          <w:sz w:val="22"/>
          <w:szCs w:val="20"/>
          <w:lang w:eastAsia="ar-SA"/>
        </w:rPr>
        <w:t>ID_UAS (7.11)</w:t>
      </w:r>
      <w:r w:rsidR="00237849">
        <w:rPr>
          <w:rFonts w:eastAsia="Times New Roman" w:cs="Arial"/>
          <w:sz w:val="22"/>
          <w:szCs w:val="20"/>
          <w:lang w:eastAsia="ar-SA"/>
        </w:rPr>
        <w:t xml:space="preserve"> </w:t>
      </w:r>
      <w:r w:rsidR="002012B2">
        <w:rPr>
          <w:rFonts w:eastAsia="맑은 고딕" w:cs="Arial" w:hint="eastAsia"/>
          <w:sz w:val="22"/>
          <w:szCs w:val="20"/>
          <w:lang w:eastAsia="ko-KR"/>
        </w:rPr>
        <w:t>Drafting Group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7.</w:t>
      </w:r>
      <w:r w:rsidR="007B3D8D">
        <w:rPr>
          <w:rFonts w:eastAsia="Times New Roman" w:cs="Arial"/>
          <w:sz w:val="22"/>
          <w:szCs w:val="20"/>
          <w:lang w:eastAsia="ar-SA"/>
        </w:rPr>
        <w:t>10, 7.11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Drafting </w:t>
      </w:r>
      <w:r w:rsidR="009C2E4B">
        <w:rPr>
          <w:rFonts w:eastAsia="Times New Roman" w:cs="Arial"/>
          <w:sz w:val="22"/>
          <w:szCs w:val="20"/>
          <w:lang w:eastAsia="ar-SA"/>
        </w:rPr>
        <w:t>Group</w:t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 Chair / Vice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Ki-Dong Lee (kidong.lee (at) lge.com)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7F4C95" w:rsidP="007F4C9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</w:t>
      </w:r>
      <w:r w:rsidR="00237849">
        <w:rPr>
          <w:rFonts w:eastAsia="MS Mincho" w:cs="Arial"/>
          <w:bCs/>
          <w:sz w:val="36"/>
          <w:szCs w:val="36"/>
          <w:lang w:eastAsia="ar-SA"/>
        </w:rPr>
        <w:t>FS_</w:t>
      </w:r>
      <w:r w:rsidR="007B3D8D">
        <w:rPr>
          <w:rFonts w:eastAsia="MS Mincho" w:cs="Arial"/>
          <w:bCs/>
          <w:sz w:val="36"/>
          <w:szCs w:val="36"/>
          <w:lang w:eastAsia="ar-SA"/>
        </w:rPr>
        <w:t>V2XIMP and FS_ID_UAS</w:t>
      </w:r>
      <w:r w:rsidR="00237849">
        <w:rPr>
          <w:rFonts w:eastAsia="MS Mincho" w:cs="Arial"/>
          <w:bCs/>
          <w:sz w:val="36"/>
          <w:szCs w:val="36"/>
          <w:lang w:eastAsia="ar-SA"/>
        </w:rPr>
        <w:t xml:space="preserve"> </w:t>
      </w:r>
      <w:r w:rsidR="000B19A3">
        <w:rPr>
          <w:rFonts w:eastAsia="MS Mincho" w:cs="Arial"/>
          <w:bCs/>
          <w:sz w:val="36"/>
          <w:szCs w:val="36"/>
          <w:lang w:eastAsia="ar-SA"/>
        </w:rPr>
        <w:t>Report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9C2E4B" w:rsidRPr="008754F9" w:rsidRDefault="009C2E4B" w:rsidP="009C2E4B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9C2E4B" w:rsidRPr="00F774D3" w:rsidRDefault="009C2E4B" w:rsidP="009C2E4B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Pr="00166C5F">
        <w:rPr>
          <w:rFonts w:eastAsia="Arial Unicode MS"/>
          <w:sz w:val="24"/>
          <w:szCs w:val="24"/>
          <w:lang w:eastAsia="ar-SA"/>
        </w:rPr>
        <w:t>Villa Argentina Salon</w:t>
      </w:r>
    </w:p>
    <w:p w:rsidR="009C2E4B" w:rsidRPr="00772E0F" w:rsidRDefault="009C2E4B" w:rsidP="009C2E4B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proofErr w:type="spellStart"/>
      <w:r w:rsidRPr="00166C5F">
        <w:rPr>
          <w:rFonts w:eastAsia="Arial Unicode MS" w:cs="Arial"/>
          <w:color w:val="00B050"/>
          <w:sz w:val="24"/>
          <w:szCs w:val="24"/>
          <w:lang w:eastAsia="ar-SA"/>
        </w:rPr>
        <w:t>Galeon</w:t>
      </w:r>
      <w:proofErr w:type="spellEnd"/>
    </w:p>
    <w:p w:rsidR="009C2E4B" w:rsidRPr="00015298" w:rsidRDefault="009C2E4B" w:rsidP="009C2E4B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9C2E4B" w:rsidRPr="00015298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E4B" w:rsidRPr="00015298" w:rsidRDefault="009C2E4B" w:rsidP="004070C2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C2E4B" w:rsidRPr="00015298" w:rsidRDefault="009C2E4B" w:rsidP="004070C2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9C2E4B" w:rsidRPr="00015298" w:rsidRDefault="009C2E4B" w:rsidP="004070C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9C2E4B" w:rsidRPr="00015298" w:rsidRDefault="009C2E4B" w:rsidP="004070C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4070C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4070C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10</w:t>
            </w:r>
          </w:p>
          <w:p w:rsidR="009C2E4B" w:rsidRPr="00AB0F3E" w:rsidRDefault="009C2E4B" w:rsidP="004070C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C2E4B" w:rsidRPr="00AB0F3E" w:rsidRDefault="009C2E4B" w:rsidP="004070C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C2E4B" w:rsidRPr="00BD600A" w:rsidRDefault="009C2E4B" w:rsidP="004070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9C2E4B" w:rsidRPr="000125EA" w:rsidRDefault="009C2E4B" w:rsidP="004070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9C2E4B" w:rsidRPr="00AB0F3E" w:rsidTr="002860C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4070C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4070C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9C2E4B" w:rsidRPr="00AB0F3E" w:rsidRDefault="009C2E4B" w:rsidP="004070C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C2E4B" w:rsidRPr="00AB0F3E" w:rsidRDefault="009C2E4B" w:rsidP="004070C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8B2A7B" w:rsidRDefault="009C2E4B" w:rsidP="004070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AB0F3E" w:rsidRDefault="009C2E4B" w:rsidP="004070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9C2E4B" w:rsidRPr="00AB0F3E" w:rsidTr="009C2E4B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4070C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4070C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4070C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4070C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4070C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4070C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9C2E4B" w:rsidRPr="00AB0F3E" w:rsidRDefault="009C2E4B" w:rsidP="004070C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C2E4B" w:rsidRPr="00AB0F3E" w:rsidRDefault="009C2E4B" w:rsidP="004070C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CF100E" w:rsidRDefault="009C2E4B" w:rsidP="004070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AB0F3E" w:rsidRDefault="009C2E4B" w:rsidP="004070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4070C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4070C2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4070C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4070C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4070C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4070C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9C2E4B" w:rsidRPr="00AB0F3E" w:rsidRDefault="009C2E4B" w:rsidP="004070C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C2E4B" w:rsidRPr="00AB0F3E" w:rsidRDefault="009C2E4B" w:rsidP="004070C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AB0F3E" w:rsidRDefault="009C2E4B" w:rsidP="004070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AB0F3E" w:rsidRDefault="009C2E4B" w:rsidP="004070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  <w:p w:rsidR="009C2E4B" w:rsidRPr="00AB0F3E" w:rsidRDefault="009C2E4B" w:rsidP="004070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4070C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4070C2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4070C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4070C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9C2E4B" w:rsidRPr="00015298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4070C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4070C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9C2E4B" w:rsidRPr="00AB0F3E" w:rsidRDefault="009C2E4B" w:rsidP="004070C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C2E4B" w:rsidRPr="00AB0F3E" w:rsidRDefault="009C2E4B" w:rsidP="004070C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AB0F3E" w:rsidRDefault="009C2E4B" w:rsidP="004070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9C2E4B" w:rsidRPr="00AB0F3E" w:rsidRDefault="009C2E4B" w:rsidP="004070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9C2E4B" w:rsidRPr="004C4A40" w:rsidRDefault="009C2E4B" w:rsidP="004070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 w:rsidRPr="00E06387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V2Ximp+ID_UAS</w:t>
            </w:r>
          </w:p>
        </w:tc>
      </w:tr>
      <w:tr w:rsidR="009C2E4B" w:rsidRPr="00AB0F3E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4070C2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9C2E4B" w:rsidRPr="00AB0F3E" w:rsidRDefault="009C2E4B" w:rsidP="004070C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4070C2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415AA2" w:rsidRDefault="009C2E4B" w:rsidP="004070C2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9C2E4B" w:rsidRPr="00015298" w:rsidTr="009C2E4B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4070C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9C2E4B" w:rsidRPr="00AB0F3E" w:rsidRDefault="009C2E4B" w:rsidP="004070C2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9C2E4B" w:rsidRPr="00AB0F3E" w:rsidRDefault="009C2E4B" w:rsidP="004070C2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9C2E4B" w:rsidRPr="00AB0F3E" w:rsidRDefault="009C2E4B" w:rsidP="004070C2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C2E4B" w:rsidRPr="00BD4335" w:rsidRDefault="009C2E4B" w:rsidP="004070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9C2E4B" w:rsidRPr="00AB0F3E" w:rsidRDefault="009C2E4B" w:rsidP="004070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</w:p>
          <w:p w:rsidR="009C2E4B" w:rsidRPr="006620C9" w:rsidRDefault="009C2E4B" w:rsidP="004070C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E06387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V2Ximp+ID_UAS</w:t>
            </w:r>
          </w:p>
        </w:tc>
      </w:tr>
    </w:tbl>
    <w:p w:rsidR="009C2E4B" w:rsidRPr="00015298" w:rsidRDefault="009C2E4B" w:rsidP="009C2E4B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9C2E4B" w:rsidRPr="008754F9" w:rsidRDefault="009C2E4B" w:rsidP="009C2E4B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9C2E4B" w:rsidRDefault="009C2E4B" w:rsidP="009C2E4B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9C2E4B" w:rsidRDefault="009C2E4B" w:rsidP="009C2E4B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9C2E4B" w:rsidRDefault="009C2E4B" w:rsidP="009C2E4B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9C2E4B" w:rsidRDefault="009C2E4B" w:rsidP="009C2E4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9C2E4B" w:rsidRDefault="009C2E4B" w:rsidP="009C2E4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chairs:</w:t>
      </w:r>
    </w:p>
    <w:p w:rsidR="009C2E4B" w:rsidRDefault="009C2E4B" w:rsidP="009C2E4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Ki-Dong Lee: CAV and V2Ximp+ID_UAS</w:t>
      </w:r>
    </w:p>
    <w:p w:rsidR="009C2E4B" w:rsidRDefault="009C2E4B" w:rsidP="009C2E4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Greg Schumacher: Railway and enIMS+5GMSF+QoS_Mon+MPS</w:t>
      </w:r>
    </w:p>
    <w:p w:rsidR="009C2E4B" w:rsidRDefault="009C2E4B" w:rsidP="009C2E4B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b/>
          <w:sz w:val="20"/>
          <w:szCs w:val="20"/>
          <w:lang w:val="en-US"/>
        </w:rPr>
        <w:t>Norp</w:t>
      </w:r>
      <w:proofErr w:type="spellEnd"/>
      <w:r>
        <w:rPr>
          <w:rFonts w:eastAsia="Times New Roman"/>
          <w:b/>
          <w:sz w:val="20"/>
          <w:szCs w:val="20"/>
          <w:lang w:val="en-US"/>
        </w:rPr>
        <w:t>: HYPOS+5GSAT+MARCOM and BMNS+LUCIA</w:t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345EA9" w:rsidRDefault="00345EA9" w:rsidP="00345EA9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8"/>
        <w:gridCol w:w="100"/>
        <w:gridCol w:w="1000"/>
        <w:gridCol w:w="918"/>
        <w:gridCol w:w="1634"/>
        <w:gridCol w:w="787"/>
        <w:gridCol w:w="3607"/>
        <w:gridCol w:w="971"/>
        <w:gridCol w:w="1207"/>
        <w:gridCol w:w="598"/>
        <w:gridCol w:w="3079"/>
      </w:tblGrid>
      <w:tr w:rsidR="00BE702A" w:rsidRPr="00B04844" w:rsidTr="00BE10C7">
        <w:trPr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BE702A" w:rsidRPr="00F45489" w:rsidRDefault="00BE702A" w:rsidP="004070C2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 xml:space="preserve">Study Item </w:t>
            </w:r>
            <w:r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</w:t>
            </w:r>
            <w:r w:rsidRPr="00F45489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ontributions</w:t>
            </w:r>
          </w:p>
        </w:tc>
      </w:tr>
      <w:tr w:rsidR="00B1640C" w:rsidRPr="00B04844" w:rsidTr="00BE10C7">
        <w:trPr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:rsidR="00B1640C" w:rsidRPr="009504CA" w:rsidRDefault="00B1640C" w:rsidP="004070C2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V2XIMP: </w:t>
            </w:r>
            <w:r w:rsidRPr="007205A7">
              <w:rPr>
                <w:lang w:val="it-IT"/>
              </w:rPr>
              <w:t xml:space="preserve">Study on Improvement of V2X Service Handling </w:t>
            </w:r>
            <w:r>
              <w:t>[</w:t>
            </w:r>
            <w:r>
              <w:rPr>
                <w:bCs/>
              </w:rPr>
              <w:t>SP-180247</w:t>
            </w:r>
            <w:r w:rsidRPr="009504CA">
              <w:rPr>
                <w:bCs/>
              </w:rPr>
              <w:t>]</w:t>
            </w:r>
          </w:p>
        </w:tc>
      </w:tr>
      <w:tr w:rsidR="00BE10C7" w:rsidRPr="00B04844" w:rsidTr="00984A28">
        <w:trPr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BE10C7" w:rsidRPr="004067FF" w:rsidRDefault="00BE10C7" w:rsidP="004070C2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BE10C7" w:rsidRPr="00411066" w:rsidRDefault="00BE10C7" w:rsidP="004070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 TR 22.886v15.1.0</w:t>
            </w:r>
          </w:p>
          <w:p w:rsidR="00BE10C7" w:rsidRPr="00411066" w:rsidRDefault="00BE10C7" w:rsidP="004070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SA#80 (06/2018)</w:t>
            </w:r>
          </w:p>
          <w:p w:rsidR="00BE10C7" w:rsidRDefault="00BE10C7" w:rsidP="004070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BE10C7" w:rsidRPr="004070E3" w:rsidRDefault="00BE10C7" w:rsidP="004070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NOTE :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proposed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updates of TR22.886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need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to use the CR format, as TR22.886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is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an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approved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TR</w:t>
            </w:r>
          </w:p>
          <w:p w:rsidR="00BE10C7" w:rsidRPr="005767CB" w:rsidRDefault="00BE10C7" w:rsidP="004070C2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val="fr-FR" w:eastAsia="ar-SA"/>
              </w:rPr>
            </w:pPr>
          </w:p>
        </w:tc>
      </w:tr>
      <w:tr w:rsidR="00BE10C7" w:rsidRPr="00A75C05" w:rsidTr="00984A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0172F8" w:rsidRDefault="00BE10C7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172F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0172F8" w:rsidRDefault="00136A72" w:rsidP="004070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9" w:history="1">
              <w:r w:rsidR="00BE10C7" w:rsidRPr="000172F8">
                <w:rPr>
                  <w:rStyle w:val="Hyperlink"/>
                  <w:rFonts w:cs="Arial"/>
                  <w:color w:val="auto"/>
                </w:rPr>
                <w:t>S1-181205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0172F8" w:rsidRDefault="00BE10C7" w:rsidP="004070C2">
            <w:pPr>
              <w:snapToGrid w:val="0"/>
              <w:spacing w:after="0" w:line="240" w:lineRule="auto"/>
            </w:pPr>
            <w:r w:rsidRPr="000172F8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0172F8" w:rsidRDefault="00BE10C7" w:rsidP="004070C2">
            <w:pPr>
              <w:snapToGrid w:val="0"/>
              <w:spacing w:after="0" w:line="240" w:lineRule="auto"/>
            </w:pPr>
            <w:r w:rsidRPr="000172F8">
              <w:rPr>
                <w:rFonts w:eastAsia="SimSun"/>
                <w:lang w:eastAsia="en-GB"/>
              </w:rPr>
              <w:t xml:space="preserve">FS_V2XIMP: Discussion on predictive </w:t>
            </w:r>
            <w:proofErr w:type="spellStart"/>
            <w:r w:rsidRPr="000172F8">
              <w:rPr>
                <w:rFonts w:eastAsia="SimSun"/>
                <w:lang w:eastAsia="en-GB"/>
              </w:rPr>
              <w:t>QoS</w:t>
            </w:r>
            <w:proofErr w:type="spellEnd"/>
            <w:r w:rsidRPr="000172F8">
              <w:rPr>
                <w:rFonts w:eastAsia="SimSun"/>
                <w:lang w:eastAsia="en-GB"/>
              </w:rPr>
              <w:t xml:space="preserve"> and Level of Automation changes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0172F8" w:rsidRDefault="000172F8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72F8">
              <w:rPr>
                <w:rFonts w:eastAsia="Times New Roman" w:cs="Arial"/>
                <w:szCs w:val="18"/>
                <w:lang w:eastAsia="ar-SA"/>
              </w:rPr>
              <w:t>Revised to S1-181520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0172F8" w:rsidRDefault="00BE10C7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172F8" w:rsidRPr="00A75C05" w:rsidTr="00984A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172F8" w:rsidRPr="000172F8" w:rsidRDefault="000172F8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172F8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172F8" w:rsidRPr="000172F8" w:rsidRDefault="00136A72" w:rsidP="004070C2">
            <w:pPr>
              <w:snapToGrid w:val="0"/>
              <w:spacing w:after="0" w:line="240" w:lineRule="auto"/>
            </w:pPr>
            <w:hyperlink r:id="rId10" w:history="1">
              <w:r w:rsidR="000172F8" w:rsidRPr="000172F8">
                <w:rPr>
                  <w:rStyle w:val="Hyperlink"/>
                  <w:rFonts w:cs="Arial"/>
                  <w:color w:val="auto"/>
                </w:rPr>
                <w:t>S1-181520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172F8" w:rsidRPr="000172F8" w:rsidRDefault="000172F8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172F8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172F8" w:rsidRPr="000172F8" w:rsidRDefault="000172F8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0172F8">
              <w:rPr>
                <w:rFonts w:eastAsia="SimSun"/>
                <w:lang w:eastAsia="en-GB"/>
              </w:rPr>
              <w:t xml:space="preserve">FS_V2XIMP: Discussion on predictive </w:t>
            </w:r>
            <w:proofErr w:type="spellStart"/>
            <w:r w:rsidRPr="000172F8">
              <w:rPr>
                <w:rFonts w:eastAsia="SimSun"/>
                <w:lang w:eastAsia="en-GB"/>
              </w:rPr>
              <w:t>QoS</w:t>
            </w:r>
            <w:proofErr w:type="spellEnd"/>
            <w:r w:rsidRPr="000172F8">
              <w:rPr>
                <w:rFonts w:eastAsia="SimSun"/>
                <w:lang w:eastAsia="en-GB"/>
              </w:rPr>
              <w:t xml:space="preserve"> and Level of Automation changes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172F8" w:rsidRPr="000172F8" w:rsidRDefault="000172F8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172F8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0172F8" w:rsidRPr="000172F8" w:rsidRDefault="000172F8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172F8">
              <w:rPr>
                <w:rFonts w:eastAsia="Arial Unicode MS" w:cs="Arial"/>
                <w:szCs w:val="18"/>
                <w:lang w:eastAsia="ar-SA"/>
              </w:rPr>
              <w:t>Revision of S1-181205.</w:t>
            </w:r>
          </w:p>
        </w:tc>
      </w:tr>
      <w:tr w:rsidR="00BE10C7" w:rsidRPr="00A75C05" w:rsidTr="00984A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B07757" w:rsidRDefault="00BE10C7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775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B07757" w:rsidRDefault="00136A72" w:rsidP="004070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1" w:history="1">
              <w:r w:rsidR="00BE10C7" w:rsidRPr="00B07757">
                <w:rPr>
                  <w:rStyle w:val="Hyperlink"/>
                  <w:rFonts w:cs="Arial"/>
                  <w:color w:val="auto"/>
                </w:rPr>
                <w:t>S1-181078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B07757" w:rsidRDefault="00BE10C7" w:rsidP="004070C2">
            <w:pPr>
              <w:snapToGrid w:val="0"/>
              <w:spacing w:after="0" w:line="240" w:lineRule="auto"/>
            </w:pPr>
            <w:r w:rsidRPr="00B07757">
              <w:rPr>
                <w:noProof/>
                <w:lang w:eastAsia="ko-KR"/>
              </w:rPr>
              <w:t>LG Electronics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B07757" w:rsidRDefault="00BE10C7" w:rsidP="004070C2">
            <w:pPr>
              <w:snapToGrid w:val="0"/>
              <w:spacing w:after="0" w:line="240" w:lineRule="auto"/>
            </w:pPr>
            <w:r w:rsidRPr="00B07757">
              <w:t xml:space="preserve">CR22.886v15.1.0: </w:t>
            </w:r>
            <w:r w:rsidRPr="00B07757">
              <w:rPr>
                <w:noProof/>
                <w:lang w:eastAsia="ko-KR"/>
              </w:rPr>
              <w:t>New Use Case: Assistance to Remote Driving Application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B07757" w:rsidRDefault="00B07757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7757">
              <w:rPr>
                <w:rFonts w:eastAsia="Times New Roman" w:cs="Arial"/>
                <w:szCs w:val="18"/>
                <w:lang w:eastAsia="ar-SA"/>
              </w:rPr>
              <w:t>Revised to S1-181521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B07757" w:rsidRDefault="00BE10C7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07757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B07757">
              <w:rPr>
                <w:noProof/>
                <w:lang w:eastAsia="ko-KR"/>
              </w:rPr>
              <w:t>FS_V2XIMP</w:t>
            </w:r>
            <w:r w:rsidRPr="00B07757">
              <w:rPr>
                <w:rFonts w:eastAsia="Times New Roman" w:cs="Arial"/>
                <w:szCs w:val="18"/>
                <w:lang w:val="en-US" w:eastAsia="ar-SA"/>
              </w:rPr>
              <w:t xml:space="preserve"> Rel-16 CR 0016 R- Cat B</w:t>
            </w:r>
          </w:p>
        </w:tc>
      </w:tr>
      <w:tr w:rsidR="00B07757" w:rsidRPr="00A75C05" w:rsidTr="00984A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757" w:rsidRPr="00B07757" w:rsidRDefault="00B07757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775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757" w:rsidRPr="00B07757" w:rsidRDefault="00136A72" w:rsidP="004070C2">
            <w:pPr>
              <w:snapToGrid w:val="0"/>
              <w:spacing w:after="0" w:line="240" w:lineRule="auto"/>
            </w:pPr>
            <w:hyperlink r:id="rId12" w:history="1">
              <w:r w:rsidR="00B07757" w:rsidRPr="00B07757">
                <w:rPr>
                  <w:rStyle w:val="Hyperlink"/>
                  <w:rFonts w:cs="Arial"/>
                  <w:color w:val="auto"/>
                </w:rPr>
                <w:t>S1-181521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757" w:rsidRPr="00B07757" w:rsidRDefault="00B07757" w:rsidP="004070C2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B07757">
              <w:rPr>
                <w:noProof/>
                <w:lang w:eastAsia="ko-KR"/>
              </w:rPr>
              <w:t>LG Electronics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757" w:rsidRPr="00B07757" w:rsidRDefault="00B07757" w:rsidP="004070C2">
            <w:pPr>
              <w:snapToGrid w:val="0"/>
              <w:spacing w:after="0" w:line="240" w:lineRule="auto"/>
            </w:pPr>
            <w:r w:rsidRPr="00B07757">
              <w:t>CR22.886v15.1.0: New Use Case: Assistance to Remote Driving Application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757" w:rsidRPr="00B07757" w:rsidRDefault="00B07757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757" w:rsidRDefault="00B07757" w:rsidP="004070C2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07757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B07757">
              <w:rPr>
                <w:i/>
                <w:noProof/>
                <w:lang w:eastAsia="ko-KR"/>
              </w:rPr>
              <w:t>FS_V2XIMP</w:t>
            </w:r>
            <w:r w:rsidRPr="00B07757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0016 R- Cat B</w:t>
            </w:r>
          </w:p>
          <w:p w:rsidR="00B07757" w:rsidRPr="00B07757" w:rsidRDefault="00B07757" w:rsidP="004070C2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07757">
              <w:rPr>
                <w:rFonts w:eastAsia="Times New Roman" w:cs="Arial"/>
                <w:szCs w:val="18"/>
                <w:lang w:val="en-US" w:eastAsia="ar-SA"/>
              </w:rPr>
              <w:t>Revision of S1-181078.</w:t>
            </w:r>
          </w:p>
        </w:tc>
      </w:tr>
      <w:tr w:rsidR="00BE10C7" w:rsidRPr="00A75C05" w:rsidTr="00984A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C14294" w:rsidRDefault="00BE10C7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429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C14294" w:rsidRDefault="00136A72" w:rsidP="004070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3" w:history="1">
              <w:r w:rsidR="00BE10C7" w:rsidRPr="00C14294">
                <w:rPr>
                  <w:rStyle w:val="Hyperlink"/>
                  <w:rFonts w:cs="Arial"/>
                  <w:color w:val="auto"/>
                </w:rPr>
                <w:t>S1-181079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C14294" w:rsidRDefault="00BE10C7" w:rsidP="004070C2">
            <w:pPr>
              <w:snapToGrid w:val="0"/>
              <w:spacing w:after="0" w:line="240" w:lineRule="auto"/>
            </w:pPr>
            <w:r w:rsidRPr="00C14294">
              <w:rPr>
                <w:noProof/>
                <w:lang w:eastAsia="ko-KR"/>
              </w:rPr>
              <w:t>LG Electronics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C14294" w:rsidRDefault="00BE10C7" w:rsidP="004070C2">
            <w:pPr>
              <w:snapToGrid w:val="0"/>
              <w:spacing w:after="0" w:line="240" w:lineRule="auto"/>
            </w:pPr>
            <w:r w:rsidRPr="00C14294">
              <w:t xml:space="preserve">CR22.886v15.1.0: </w:t>
            </w:r>
            <w:r w:rsidRPr="00C14294">
              <w:rPr>
                <w:noProof/>
                <w:lang w:eastAsia="ko-KR"/>
              </w:rPr>
              <w:t>New Use Case: A</w:t>
            </w:r>
            <w:r w:rsidRPr="00C14294">
              <w:rPr>
                <w:rFonts w:hint="eastAsia"/>
                <w:noProof/>
                <w:lang w:eastAsia="ko-KR"/>
              </w:rPr>
              <w:t xml:space="preserve">djustment of </w:t>
            </w:r>
            <w:r w:rsidRPr="00C14294">
              <w:rPr>
                <w:noProof/>
                <w:lang w:eastAsia="ko-KR"/>
              </w:rPr>
              <w:t>configuration of Platooning Application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C14294" w:rsidRDefault="00C14294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4294">
              <w:rPr>
                <w:rFonts w:eastAsia="Times New Roman" w:cs="Arial"/>
                <w:szCs w:val="18"/>
                <w:lang w:eastAsia="ar-SA"/>
              </w:rPr>
              <w:t>Revised to S1-181523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C14294" w:rsidRDefault="00BE10C7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14294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C14294">
              <w:rPr>
                <w:noProof/>
                <w:lang w:eastAsia="ko-KR"/>
              </w:rPr>
              <w:t>FS_V2XIMP</w:t>
            </w:r>
            <w:r w:rsidRPr="00C14294">
              <w:rPr>
                <w:rFonts w:eastAsia="Times New Roman" w:cs="Arial"/>
                <w:szCs w:val="18"/>
                <w:lang w:val="en-US" w:eastAsia="ar-SA"/>
              </w:rPr>
              <w:t xml:space="preserve"> Rel-16 CR 0017 R- Cat B</w:t>
            </w:r>
          </w:p>
        </w:tc>
      </w:tr>
      <w:tr w:rsidR="00C14294" w:rsidRPr="00A75C05" w:rsidTr="00984A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294" w:rsidRPr="00C14294" w:rsidRDefault="00C14294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14294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294" w:rsidRPr="00C14294" w:rsidRDefault="00136A72" w:rsidP="004070C2">
            <w:pPr>
              <w:snapToGrid w:val="0"/>
              <w:spacing w:after="0" w:line="240" w:lineRule="auto"/>
            </w:pPr>
            <w:hyperlink r:id="rId14" w:history="1">
              <w:r w:rsidR="00C14294" w:rsidRPr="00C14294">
                <w:rPr>
                  <w:rStyle w:val="Hyperlink"/>
                  <w:rFonts w:cs="Arial"/>
                  <w:color w:val="auto"/>
                </w:rPr>
                <w:t>S1-181523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294" w:rsidRPr="00C14294" w:rsidRDefault="00C14294" w:rsidP="004070C2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C14294">
              <w:rPr>
                <w:noProof/>
                <w:lang w:eastAsia="ko-KR"/>
              </w:rPr>
              <w:t>LG Electronics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294" w:rsidRPr="00C14294" w:rsidRDefault="00C14294" w:rsidP="004070C2">
            <w:pPr>
              <w:snapToGrid w:val="0"/>
              <w:spacing w:after="0" w:line="240" w:lineRule="auto"/>
            </w:pPr>
            <w:r w:rsidRPr="00C14294">
              <w:t>CR22.886v15.1.0: New Use Case: Adjustment of configuration of Platooning Application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294" w:rsidRPr="00C14294" w:rsidRDefault="00C14294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294" w:rsidRDefault="00C14294" w:rsidP="004070C2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14294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C14294">
              <w:rPr>
                <w:i/>
                <w:noProof/>
                <w:lang w:eastAsia="ko-KR"/>
              </w:rPr>
              <w:t>FS_V2XIMP</w:t>
            </w:r>
            <w:r w:rsidRPr="00C14294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0017 R- Cat B</w:t>
            </w:r>
          </w:p>
          <w:p w:rsidR="00C14294" w:rsidRPr="00C14294" w:rsidRDefault="00C14294" w:rsidP="004070C2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C14294">
              <w:rPr>
                <w:rFonts w:eastAsia="Times New Roman" w:cs="Arial"/>
                <w:szCs w:val="18"/>
                <w:lang w:val="en-US" w:eastAsia="ar-SA"/>
              </w:rPr>
              <w:t>Revision of S1-181079.</w:t>
            </w:r>
          </w:p>
        </w:tc>
      </w:tr>
      <w:tr w:rsidR="00BE10C7" w:rsidRPr="00A75C05" w:rsidTr="00984A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417487" w:rsidRDefault="00BE10C7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748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417487" w:rsidRDefault="00136A72" w:rsidP="004070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5" w:history="1">
              <w:r w:rsidR="00BE10C7" w:rsidRPr="00417487">
                <w:rPr>
                  <w:rStyle w:val="Hyperlink"/>
                  <w:rFonts w:cs="Arial"/>
                  <w:color w:val="auto"/>
                </w:rPr>
                <w:t>S1-181080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417487" w:rsidRDefault="00BE10C7" w:rsidP="004070C2">
            <w:pPr>
              <w:snapToGrid w:val="0"/>
              <w:spacing w:after="0" w:line="240" w:lineRule="auto"/>
            </w:pPr>
            <w:r w:rsidRPr="00417487">
              <w:rPr>
                <w:noProof/>
                <w:lang w:eastAsia="ko-KR"/>
              </w:rPr>
              <w:t>LG Electronics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417487" w:rsidRDefault="00BE10C7" w:rsidP="004070C2">
            <w:pPr>
              <w:snapToGrid w:val="0"/>
              <w:spacing w:after="0" w:line="240" w:lineRule="auto"/>
            </w:pPr>
            <w:r w:rsidRPr="00417487">
              <w:t>CR22.886v15.1.0:</w:t>
            </w:r>
            <w:r w:rsidRPr="00417487">
              <w:rPr>
                <w:noProof/>
                <w:lang w:eastAsia="ko-KR"/>
              </w:rPr>
              <w:t xml:space="preserve"> New Use Case: </w:t>
            </w:r>
            <w:r w:rsidRPr="00417487">
              <w:rPr>
                <w:rFonts w:hint="eastAsia"/>
                <w:noProof/>
                <w:lang w:eastAsia="ko-KR"/>
              </w:rPr>
              <w:t>Adjustment of Automated Driving</w:t>
            </w:r>
            <w:r w:rsidRPr="00417487">
              <w:rPr>
                <w:noProof/>
                <w:lang w:eastAsia="ko-KR"/>
              </w:rPr>
              <w:t xml:space="preserve"> – General Aspect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417487" w:rsidRDefault="00BE10C7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7487">
              <w:rPr>
                <w:rFonts w:eastAsia="Times New Roman" w:cs="Arial"/>
                <w:szCs w:val="18"/>
                <w:lang w:eastAsia="ar-SA"/>
              </w:rPr>
              <w:t>Revised to S1-181397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417487" w:rsidRDefault="00BE10C7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17487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417487">
              <w:rPr>
                <w:noProof/>
                <w:lang w:eastAsia="ko-KR"/>
              </w:rPr>
              <w:t>FS_V2XIMP</w:t>
            </w:r>
            <w:r w:rsidRPr="00417487">
              <w:rPr>
                <w:rFonts w:eastAsia="Times New Roman" w:cs="Arial"/>
                <w:szCs w:val="18"/>
                <w:lang w:val="en-US" w:eastAsia="ar-SA"/>
              </w:rPr>
              <w:t xml:space="preserve"> Rel-16 CR 0018 R- Cat B</w:t>
            </w:r>
          </w:p>
        </w:tc>
      </w:tr>
      <w:tr w:rsidR="00BE10C7" w:rsidRPr="00A75C05" w:rsidTr="00984A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B75766" w:rsidRDefault="00BE10C7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576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B75766" w:rsidRDefault="00136A72" w:rsidP="004070C2">
            <w:pPr>
              <w:snapToGrid w:val="0"/>
              <w:spacing w:after="0" w:line="240" w:lineRule="auto"/>
            </w:pPr>
            <w:hyperlink r:id="rId16" w:history="1">
              <w:r w:rsidR="00BE10C7" w:rsidRPr="00B75766">
                <w:rPr>
                  <w:rStyle w:val="Hyperlink"/>
                  <w:rFonts w:cs="Arial"/>
                  <w:color w:val="auto"/>
                </w:rPr>
                <w:t>S1-181397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B75766" w:rsidRDefault="00BE10C7" w:rsidP="004070C2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B75766">
              <w:rPr>
                <w:noProof/>
                <w:lang w:eastAsia="ko-KR"/>
              </w:rPr>
              <w:t>LG Electronics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B75766" w:rsidRDefault="00BE10C7" w:rsidP="004070C2">
            <w:pPr>
              <w:snapToGrid w:val="0"/>
              <w:spacing w:after="0" w:line="240" w:lineRule="auto"/>
            </w:pPr>
            <w:r w:rsidRPr="00B75766">
              <w:t>CR22.886v15.1.0: New Use Case: Adjustment of Automated Driving – General Aspect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B75766" w:rsidRDefault="00B75766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5766">
              <w:rPr>
                <w:rFonts w:eastAsia="Times New Roman" w:cs="Arial"/>
                <w:szCs w:val="18"/>
                <w:lang w:eastAsia="ar-SA"/>
              </w:rPr>
              <w:t>Revised to S1-181524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B75766" w:rsidRDefault="00BE10C7" w:rsidP="004070C2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75766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B75766">
              <w:rPr>
                <w:i/>
                <w:noProof/>
                <w:lang w:eastAsia="ko-KR"/>
              </w:rPr>
              <w:t>FS_V2XIMP</w:t>
            </w:r>
            <w:r w:rsidRPr="00B75766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0018 R- Cat B</w:t>
            </w:r>
          </w:p>
          <w:p w:rsidR="00BE10C7" w:rsidRPr="00B75766" w:rsidRDefault="00BE10C7" w:rsidP="004070C2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75766">
              <w:rPr>
                <w:rFonts w:eastAsia="Times New Roman" w:cs="Arial"/>
                <w:szCs w:val="18"/>
                <w:lang w:val="en-US" w:eastAsia="ar-SA"/>
              </w:rPr>
              <w:t>Revision of S1-181080.</w:t>
            </w:r>
          </w:p>
        </w:tc>
      </w:tr>
      <w:tr w:rsidR="00B75766" w:rsidRPr="00A75C05" w:rsidTr="00984A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766" w:rsidRPr="00B75766" w:rsidRDefault="00B75766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75766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766" w:rsidRPr="00B75766" w:rsidRDefault="00136A72" w:rsidP="004070C2">
            <w:pPr>
              <w:snapToGrid w:val="0"/>
              <w:spacing w:after="0" w:line="240" w:lineRule="auto"/>
            </w:pPr>
            <w:hyperlink r:id="rId17" w:history="1">
              <w:r w:rsidR="00B75766" w:rsidRPr="00B75766">
                <w:rPr>
                  <w:rStyle w:val="Hyperlink"/>
                  <w:rFonts w:cs="Arial"/>
                  <w:color w:val="auto"/>
                </w:rPr>
                <w:t>S1-181524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766" w:rsidRPr="00B75766" w:rsidRDefault="00B75766" w:rsidP="004070C2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B75766">
              <w:rPr>
                <w:noProof/>
                <w:lang w:eastAsia="ko-KR"/>
              </w:rPr>
              <w:t>LG Electronics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766" w:rsidRPr="00B75766" w:rsidRDefault="00B75766" w:rsidP="004070C2">
            <w:pPr>
              <w:snapToGrid w:val="0"/>
              <w:spacing w:after="0" w:line="240" w:lineRule="auto"/>
            </w:pPr>
            <w:r w:rsidRPr="00B75766">
              <w:t>CR22.886v15.1.0: New Use Case: Adjustment of Automated Driving – General Aspect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766" w:rsidRPr="00B75766" w:rsidRDefault="00B75766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5766" w:rsidRPr="00B75766" w:rsidRDefault="00B75766" w:rsidP="004070C2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B75766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B75766">
              <w:rPr>
                <w:i/>
                <w:noProof/>
                <w:lang w:eastAsia="ko-KR"/>
              </w:rPr>
              <w:t>FS_V2XIMP</w:t>
            </w:r>
            <w:r w:rsidRPr="00B75766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0018 R- Cat B</w:t>
            </w:r>
          </w:p>
          <w:p w:rsidR="00B75766" w:rsidRDefault="00B75766" w:rsidP="004070C2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75766">
              <w:rPr>
                <w:rFonts w:eastAsia="Times New Roman" w:cs="Arial"/>
                <w:i/>
                <w:szCs w:val="18"/>
                <w:lang w:val="en-US" w:eastAsia="ar-SA"/>
              </w:rPr>
              <w:t>Revision of S1-181080.</w:t>
            </w:r>
          </w:p>
          <w:p w:rsidR="00B75766" w:rsidRPr="00B75766" w:rsidRDefault="00B75766" w:rsidP="004070C2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75766">
              <w:rPr>
                <w:rFonts w:eastAsia="Times New Roman" w:cs="Arial"/>
                <w:szCs w:val="18"/>
                <w:lang w:val="en-US" w:eastAsia="ar-SA"/>
              </w:rPr>
              <w:t>Revision of S1-181397.</w:t>
            </w:r>
          </w:p>
        </w:tc>
      </w:tr>
      <w:tr w:rsidR="00BE10C7" w:rsidRPr="00A75C05" w:rsidTr="00984A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417487" w:rsidRDefault="00BE10C7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748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417487" w:rsidRDefault="00136A72" w:rsidP="004070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18" w:history="1">
              <w:r w:rsidR="00BE10C7" w:rsidRPr="00417487">
                <w:rPr>
                  <w:rStyle w:val="Hyperlink"/>
                  <w:rFonts w:cs="Arial"/>
                  <w:color w:val="auto"/>
                </w:rPr>
                <w:t>S1-181081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417487" w:rsidRDefault="00BE10C7" w:rsidP="004070C2">
            <w:pPr>
              <w:snapToGrid w:val="0"/>
              <w:spacing w:after="0" w:line="240" w:lineRule="auto"/>
            </w:pPr>
            <w:r w:rsidRPr="00417487">
              <w:rPr>
                <w:noProof/>
                <w:lang w:eastAsia="ko-KR"/>
              </w:rPr>
              <w:t>LG Electronics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417487" w:rsidRDefault="00BE10C7" w:rsidP="004070C2">
            <w:pPr>
              <w:snapToGrid w:val="0"/>
              <w:spacing w:after="0" w:line="240" w:lineRule="auto"/>
            </w:pPr>
            <w:r w:rsidRPr="00417487">
              <w:t>CR22.886v15.1.0:</w:t>
            </w:r>
            <w:r w:rsidRPr="00417487">
              <w:rPr>
                <w:noProof/>
                <w:lang w:eastAsia="ko-KR"/>
              </w:rPr>
              <w:t xml:space="preserve"> New Use Case: </w:t>
            </w:r>
            <w:r w:rsidRPr="00417487">
              <w:rPr>
                <w:rFonts w:hint="eastAsia"/>
                <w:noProof/>
                <w:lang w:eastAsia="ko-KR"/>
              </w:rPr>
              <w:t>Adjustment of Automated Driving</w:t>
            </w:r>
            <w:r w:rsidRPr="00417487">
              <w:rPr>
                <w:noProof/>
                <w:lang w:eastAsia="ko-KR"/>
              </w:rPr>
              <w:t xml:space="preserve"> – General Aspect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417487" w:rsidRDefault="00BE10C7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7487">
              <w:rPr>
                <w:rFonts w:eastAsia="Times New Roman" w:cs="Arial"/>
                <w:szCs w:val="18"/>
                <w:lang w:eastAsia="ar-SA"/>
              </w:rPr>
              <w:t>Revised to S1-181398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417487" w:rsidRDefault="00BE10C7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17487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417487">
              <w:rPr>
                <w:noProof/>
                <w:lang w:eastAsia="ko-KR"/>
              </w:rPr>
              <w:t>FS_V2XIMP</w:t>
            </w:r>
            <w:r w:rsidRPr="00417487">
              <w:rPr>
                <w:rFonts w:eastAsia="Times New Roman" w:cs="Arial"/>
                <w:szCs w:val="18"/>
                <w:lang w:val="en-US" w:eastAsia="ar-SA"/>
              </w:rPr>
              <w:t xml:space="preserve"> Rel-16 CR 0019 R- Cat B</w:t>
            </w:r>
          </w:p>
        </w:tc>
      </w:tr>
      <w:tr w:rsidR="00BE10C7" w:rsidRPr="00A75C05" w:rsidTr="00984A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7646FA" w:rsidRDefault="00BE10C7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46F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7646FA" w:rsidRDefault="00136A72" w:rsidP="004070C2">
            <w:pPr>
              <w:snapToGrid w:val="0"/>
              <w:spacing w:after="0" w:line="240" w:lineRule="auto"/>
            </w:pPr>
            <w:hyperlink r:id="rId19" w:history="1">
              <w:r w:rsidR="00BE10C7" w:rsidRPr="007646FA">
                <w:rPr>
                  <w:rStyle w:val="Hyperlink"/>
                  <w:rFonts w:cs="Arial"/>
                  <w:color w:val="auto"/>
                </w:rPr>
                <w:t>S1-181398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7646FA" w:rsidRDefault="00BE10C7" w:rsidP="004070C2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7646FA">
              <w:rPr>
                <w:noProof/>
                <w:lang w:eastAsia="ko-KR"/>
              </w:rPr>
              <w:t>LG Electronics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7646FA" w:rsidRDefault="00BE10C7" w:rsidP="004070C2">
            <w:pPr>
              <w:snapToGrid w:val="0"/>
              <w:spacing w:after="0" w:line="240" w:lineRule="auto"/>
            </w:pPr>
            <w:r w:rsidRPr="007646FA">
              <w:t>CR22.886v15.1.0: New Use Case: Adjustment of Automated Driving – General Aspect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7646FA" w:rsidRDefault="007646FA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46FA">
              <w:rPr>
                <w:rFonts w:eastAsia="Times New Roman" w:cs="Arial"/>
                <w:szCs w:val="18"/>
                <w:lang w:eastAsia="ar-SA"/>
              </w:rPr>
              <w:t>Revised to S1-181526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7646FA" w:rsidRDefault="00BE10C7" w:rsidP="004070C2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646FA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7646FA">
              <w:rPr>
                <w:i/>
                <w:noProof/>
                <w:lang w:eastAsia="ko-KR"/>
              </w:rPr>
              <w:t>FS_V2XIMP</w:t>
            </w:r>
            <w:r w:rsidRPr="007646FA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0019 R- Cat B</w:t>
            </w:r>
          </w:p>
          <w:p w:rsidR="00BE10C7" w:rsidRPr="007646FA" w:rsidRDefault="00BE10C7" w:rsidP="004070C2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646FA">
              <w:rPr>
                <w:rFonts w:eastAsia="Times New Roman" w:cs="Arial"/>
                <w:szCs w:val="18"/>
                <w:lang w:val="en-US" w:eastAsia="ar-SA"/>
              </w:rPr>
              <w:t>Revision of S1-181081.</w:t>
            </w:r>
          </w:p>
        </w:tc>
      </w:tr>
      <w:tr w:rsidR="007646FA" w:rsidRPr="00A75C05" w:rsidTr="00984A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FA" w:rsidRPr="007646FA" w:rsidRDefault="007646FA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46F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FA" w:rsidRPr="007646FA" w:rsidRDefault="00136A72" w:rsidP="004070C2">
            <w:pPr>
              <w:snapToGrid w:val="0"/>
              <w:spacing w:after="0" w:line="240" w:lineRule="auto"/>
            </w:pPr>
            <w:hyperlink r:id="rId20" w:history="1">
              <w:r w:rsidR="007646FA" w:rsidRPr="007646FA">
                <w:rPr>
                  <w:rStyle w:val="Hyperlink"/>
                  <w:rFonts w:cs="Arial"/>
                  <w:color w:val="auto"/>
                </w:rPr>
                <w:t>S1-181526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FA" w:rsidRPr="007646FA" w:rsidRDefault="007646FA" w:rsidP="004070C2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7646FA">
              <w:rPr>
                <w:noProof/>
                <w:lang w:eastAsia="ko-KR"/>
              </w:rPr>
              <w:t>LG Electronics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FA" w:rsidRPr="007646FA" w:rsidRDefault="007646FA" w:rsidP="004070C2">
            <w:pPr>
              <w:snapToGrid w:val="0"/>
              <w:spacing w:after="0" w:line="240" w:lineRule="auto"/>
            </w:pPr>
            <w:r w:rsidRPr="007646FA">
              <w:t>CR22.886v15.1.0: New Use Case: Adjustment of Automated Driving – General Aspect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FA" w:rsidRPr="007646FA" w:rsidRDefault="007646FA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FA" w:rsidRPr="007646FA" w:rsidRDefault="007646FA" w:rsidP="004070C2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7646FA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7646FA">
              <w:rPr>
                <w:i/>
                <w:noProof/>
                <w:lang w:eastAsia="ko-KR"/>
              </w:rPr>
              <w:t>FS_V2XIMP</w:t>
            </w:r>
            <w:r w:rsidRPr="007646FA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0019 R- Cat B</w:t>
            </w:r>
          </w:p>
          <w:p w:rsidR="007646FA" w:rsidRDefault="007646FA" w:rsidP="004070C2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646FA">
              <w:rPr>
                <w:rFonts w:eastAsia="Times New Roman" w:cs="Arial"/>
                <w:i/>
                <w:szCs w:val="18"/>
                <w:lang w:val="en-US" w:eastAsia="ar-SA"/>
              </w:rPr>
              <w:lastRenderedPageBreak/>
              <w:t>Revision of S1-181081.</w:t>
            </w:r>
          </w:p>
          <w:p w:rsidR="007646FA" w:rsidRPr="007646FA" w:rsidRDefault="007646FA" w:rsidP="004070C2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646FA">
              <w:rPr>
                <w:rFonts w:eastAsia="Times New Roman" w:cs="Arial"/>
                <w:szCs w:val="18"/>
                <w:lang w:val="en-US" w:eastAsia="ar-SA"/>
              </w:rPr>
              <w:t>Revision of S1-181398.</w:t>
            </w:r>
          </w:p>
        </w:tc>
      </w:tr>
      <w:tr w:rsidR="00BE10C7" w:rsidRPr="00A75C05" w:rsidTr="00984A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417487" w:rsidRDefault="00BE10C7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7487">
              <w:rPr>
                <w:rFonts w:eastAsia="Times New Roman" w:cs="Arial"/>
                <w:szCs w:val="18"/>
                <w:lang w:eastAsia="ar-SA"/>
              </w:rPr>
              <w:lastRenderedPageBreak/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417487" w:rsidRDefault="00136A72" w:rsidP="004070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1" w:history="1">
              <w:r w:rsidR="00BE10C7" w:rsidRPr="00417487">
                <w:rPr>
                  <w:rStyle w:val="Hyperlink"/>
                  <w:rFonts w:cs="Arial"/>
                  <w:color w:val="auto"/>
                </w:rPr>
                <w:t>S1-181082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417487" w:rsidRDefault="00BE10C7" w:rsidP="004070C2">
            <w:pPr>
              <w:snapToGrid w:val="0"/>
              <w:spacing w:after="0" w:line="240" w:lineRule="auto"/>
            </w:pPr>
            <w:r w:rsidRPr="00417487">
              <w:rPr>
                <w:noProof/>
                <w:lang w:eastAsia="ko-KR"/>
              </w:rPr>
              <w:t>LG Electronics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417487" w:rsidRDefault="00BE10C7" w:rsidP="004070C2">
            <w:pPr>
              <w:snapToGrid w:val="0"/>
              <w:spacing w:after="0" w:line="240" w:lineRule="auto"/>
            </w:pPr>
            <w:r w:rsidRPr="00417487">
              <w:t>CR22.886v15.1.0:</w:t>
            </w:r>
            <w:r w:rsidRPr="00417487">
              <w:rPr>
                <w:noProof/>
                <w:lang w:eastAsia="ko-KR"/>
              </w:rPr>
              <w:t xml:space="preserve"> New Use Case: </w:t>
            </w:r>
            <w:r w:rsidRPr="00417487">
              <w:rPr>
                <w:rFonts w:hint="eastAsia"/>
                <w:noProof/>
                <w:lang w:eastAsia="ko-KR"/>
              </w:rPr>
              <w:t>Adjustment of Automated Driving</w:t>
            </w:r>
            <w:r w:rsidRPr="00417487">
              <w:rPr>
                <w:noProof/>
                <w:lang w:eastAsia="ko-KR"/>
              </w:rPr>
              <w:t xml:space="preserve"> – other aspect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417487" w:rsidRDefault="00BE10C7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17487">
              <w:rPr>
                <w:rFonts w:eastAsia="Times New Roman" w:cs="Arial"/>
                <w:szCs w:val="18"/>
                <w:lang w:eastAsia="ar-SA"/>
              </w:rPr>
              <w:t>Revised to S1-181399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417487" w:rsidRDefault="00BE10C7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17487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417487">
              <w:rPr>
                <w:noProof/>
                <w:lang w:eastAsia="ko-KR"/>
              </w:rPr>
              <w:t>FS_V2XIMP</w:t>
            </w:r>
            <w:r w:rsidRPr="00417487">
              <w:rPr>
                <w:rFonts w:eastAsia="Times New Roman" w:cs="Arial"/>
                <w:szCs w:val="18"/>
                <w:lang w:val="en-US" w:eastAsia="ar-SA"/>
              </w:rPr>
              <w:t xml:space="preserve"> Rel-16 CR 0020 R- Cat B</w:t>
            </w:r>
          </w:p>
        </w:tc>
      </w:tr>
      <w:tr w:rsidR="00BE10C7" w:rsidRPr="00A75C05" w:rsidTr="00984A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7646FA" w:rsidRDefault="00BE10C7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46F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7646FA" w:rsidRDefault="00136A72" w:rsidP="004070C2">
            <w:pPr>
              <w:snapToGrid w:val="0"/>
              <w:spacing w:after="0" w:line="240" w:lineRule="auto"/>
            </w:pPr>
            <w:hyperlink r:id="rId22" w:history="1">
              <w:r w:rsidR="00BE10C7" w:rsidRPr="007646FA">
                <w:rPr>
                  <w:rStyle w:val="Hyperlink"/>
                  <w:rFonts w:cs="Arial"/>
                  <w:color w:val="auto"/>
                </w:rPr>
                <w:t>S1-181399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7646FA" w:rsidRDefault="00BE10C7" w:rsidP="004070C2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7646FA">
              <w:rPr>
                <w:noProof/>
                <w:lang w:eastAsia="ko-KR"/>
              </w:rPr>
              <w:t>LG Electronics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7646FA" w:rsidRDefault="00BE10C7" w:rsidP="004070C2">
            <w:pPr>
              <w:snapToGrid w:val="0"/>
              <w:spacing w:after="0" w:line="240" w:lineRule="auto"/>
            </w:pPr>
            <w:r w:rsidRPr="007646FA">
              <w:t>CR22.886v15.1.0: New Use Case: Adjustment of Automated Driving – other aspect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7646FA" w:rsidRDefault="007646FA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46FA">
              <w:rPr>
                <w:rFonts w:eastAsia="Times New Roman" w:cs="Arial"/>
                <w:szCs w:val="18"/>
                <w:lang w:eastAsia="ar-SA"/>
              </w:rPr>
              <w:t>Revised to S1-181527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7646FA" w:rsidRDefault="00BE10C7" w:rsidP="004070C2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646FA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7646FA">
              <w:rPr>
                <w:i/>
                <w:noProof/>
                <w:lang w:eastAsia="ko-KR"/>
              </w:rPr>
              <w:t>FS_V2XIMP</w:t>
            </w:r>
            <w:r w:rsidRPr="007646FA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0020 R- Cat B</w:t>
            </w:r>
          </w:p>
          <w:p w:rsidR="00BE10C7" w:rsidRPr="007646FA" w:rsidRDefault="00BE10C7" w:rsidP="004070C2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646FA">
              <w:rPr>
                <w:rFonts w:eastAsia="Times New Roman" w:cs="Arial"/>
                <w:szCs w:val="18"/>
                <w:lang w:val="en-US" w:eastAsia="ar-SA"/>
              </w:rPr>
              <w:t>Revision of S1-181082.</w:t>
            </w:r>
          </w:p>
        </w:tc>
      </w:tr>
      <w:tr w:rsidR="007646FA" w:rsidRPr="00A75C05" w:rsidTr="00984A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FA" w:rsidRPr="007646FA" w:rsidRDefault="007646FA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646F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FA" w:rsidRPr="007646FA" w:rsidRDefault="00136A72" w:rsidP="004070C2">
            <w:pPr>
              <w:snapToGrid w:val="0"/>
              <w:spacing w:after="0" w:line="240" w:lineRule="auto"/>
            </w:pPr>
            <w:hyperlink r:id="rId23" w:history="1">
              <w:r w:rsidR="007646FA" w:rsidRPr="007646FA">
                <w:rPr>
                  <w:rStyle w:val="Hyperlink"/>
                  <w:rFonts w:cs="Arial"/>
                  <w:color w:val="auto"/>
                </w:rPr>
                <w:t>S1-181527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FA" w:rsidRPr="007646FA" w:rsidRDefault="007646FA" w:rsidP="004070C2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7646FA">
              <w:rPr>
                <w:noProof/>
                <w:lang w:eastAsia="ko-KR"/>
              </w:rPr>
              <w:t>LG Electronics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FA" w:rsidRPr="007646FA" w:rsidRDefault="007646FA" w:rsidP="004070C2">
            <w:pPr>
              <w:snapToGrid w:val="0"/>
              <w:spacing w:after="0" w:line="240" w:lineRule="auto"/>
            </w:pPr>
            <w:r w:rsidRPr="007646FA">
              <w:t>CR22.886v15.1.0: New Use Case: Adjustment of Automated Driving – other aspect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FA" w:rsidRPr="007646FA" w:rsidRDefault="007646FA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6FA" w:rsidRPr="007646FA" w:rsidRDefault="007646FA" w:rsidP="004070C2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7646FA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7646FA">
              <w:rPr>
                <w:i/>
                <w:noProof/>
                <w:lang w:eastAsia="ko-KR"/>
              </w:rPr>
              <w:t>FS_V2XIMP</w:t>
            </w:r>
            <w:r w:rsidRPr="007646FA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0020 R- Cat B</w:t>
            </w:r>
          </w:p>
          <w:p w:rsidR="007646FA" w:rsidRDefault="007646FA" w:rsidP="004070C2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646FA">
              <w:rPr>
                <w:rFonts w:eastAsia="Times New Roman" w:cs="Arial"/>
                <w:i/>
                <w:szCs w:val="18"/>
                <w:lang w:val="en-US" w:eastAsia="ar-SA"/>
              </w:rPr>
              <w:t>Revision of S1-181082.</w:t>
            </w:r>
          </w:p>
          <w:p w:rsidR="007646FA" w:rsidRPr="007646FA" w:rsidRDefault="007646FA" w:rsidP="004070C2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7646FA">
              <w:rPr>
                <w:rFonts w:eastAsia="Times New Roman" w:cs="Arial"/>
                <w:szCs w:val="18"/>
                <w:lang w:val="en-US" w:eastAsia="ar-SA"/>
              </w:rPr>
              <w:t>Revision of S1-181399.</w:t>
            </w:r>
          </w:p>
        </w:tc>
      </w:tr>
      <w:tr w:rsidR="00BE10C7" w:rsidRPr="00A75C05" w:rsidTr="00984A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3061F0" w:rsidRDefault="00BE10C7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61F0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3061F0" w:rsidRDefault="00136A72" w:rsidP="004070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4" w:history="1">
              <w:r w:rsidR="00BE10C7" w:rsidRPr="003061F0">
                <w:rPr>
                  <w:rStyle w:val="Hyperlink"/>
                  <w:rFonts w:cs="Arial"/>
                </w:rPr>
                <w:t>S1-181083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3061F0" w:rsidRDefault="00BE10C7" w:rsidP="004070C2">
            <w:pPr>
              <w:snapToGrid w:val="0"/>
              <w:spacing w:after="0" w:line="240" w:lineRule="auto"/>
            </w:pPr>
            <w:r w:rsidRPr="003061F0">
              <w:rPr>
                <w:noProof/>
                <w:lang w:eastAsia="ko-KR"/>
              </w:rPr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3061F0" w:rsidRDefault="00BE10C7" w:rsidP="004070C2">
            <w:pPr>
              <w:snapToGrid w:val="0"/>
              <w:spacing w:after="0" w:line="240" w:lineRule="auto"/>
            </w:pPr>
            <w:r w:rsidRPr="003061F0">
              <w:t>CR22.886v15.1.0:</w:t>
            </w:r>
            <w:r w:rsidRPr="003061F0">
              <w:rPr>
                <w:noProof/>
              </w:rPr>
              <w:t xml:space="preserve"> Notification of QoS Change for Remote Driving Application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3061F0" w:rsidRDefault="00BE10C7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061F0">
              <w:rPr>
                <w:rFonts w:eastAsia="Times New Roman" w:cs="Arial"/>
                <w:szCs w:val="18"/>
                <w:lang w:eastAsia="ar-SA"/>
              </w:rPr>
              <w:t>Revised to S1-181328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3061F0" w:rsidRDefault="00BE10C7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061F0">
              <w:rPr>
                <w:rFonts w:eastAsia="Times New Roman" w:cs="Arial"/>
                <w:szCs w:val="18"/>
                <w:lang w:val="en-US" w:eastAsia="ar-SA"/>
              </w:rPr>
              <w:t xml:space="preserve">WI code </w:t>
            </w:r>
            <w:r w:rsidRPr="003061F0">
              <w:rPr>
                <w:noProof/>
                <w:lang w:eastAsia="ko-KR"/>
              </w:rPr>
              <w:t>FS_V2XIMP</w:t>
            </w:r>
            <w:r w:rsidRPr="003061F0">
              <w:rPr>
                <w:rFonts w:eastAsia="Times New Roman" w:cs="Arial"/>
                <w:szCs w:val="18"/>
                <w:lang w:val="en-US" w:eastAsia="ar-SA"/>
              </w:rPr>
              <w:t xml:space="preserve"> Rel-16 CR 0021 R- Cat B</w:t>
            </w:r>
          </w:p>
        </w:tc>
      </w:tr>
      <w:tr w:rsidR="00BE10C7" w:rsidRPr="00A75C05" w:rsidTr="00984A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B07757" w:rsidRDefault="00BE10C7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775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B07757" w:rsidRDefault="00136A72" w:rsidP="004070C2">
            <w:pPr>
              <w:snapToGrid w:val="0"/>
              <w:spacing w:after="0" w:line="240" w:lineRule="auto"/>
            </w:pPr>
            <w:hyperlink r:id="rId25" w:history="1">
              <w:r w:rsidR="00BE10C7" w:rsidRPr="00B07757">
                <w:rPr>
                  <w:rStyle w:val="Hyperlink"/>
                  <w:rFonts w:cs="Arial"/>
                  <w:color w:val="auto"/>
                </w:rPr>
                <w:t>S1-181328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B07757" w:rsidRDefault="00BE10C7" w:rsidP="004070C2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B07757">
              <w:rPr>
                <w:noProof/>
                <w:lang w:eastAsia="ko-KR"/>
              </w:rPr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B07757" w:rsidRDefault="00BE10C7" w:rsidP="004070C2">
            <w:pPr>
              <w:snapToGrid w:val="0"/>
              <w:spacing w:after="0" w:line="240" w:lineRule="auto"/>
            </w:pPr>
            <w:r w:rsidRPr="00B07757">
              <w:t xml:space="preserve">CR22.886v15.1.0: Notification of </w:t>
            </w:r>
            <w:proofErr w:type="spellStart"/>
            <w:r w:rsidRPr="00B07757">
              <w:t>QoS</w:t>
            </w:r>
            <w:proofErr w:type="spellEnd"/>
            <w:r w:rsidRPr="00B07757">
              <w:t xml:space="preserve"> Change for Remote Driving Application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B07757" w:rsidRDefault="00B07757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7757">
              <w:rPr>
                <w:rFonts w:eastAsia="Times New Roman" w:cs="Arial"/>
                <w:szCs w:val="18"/>
                <w:lang w:eastAsia="ar-SA"/>
              </w:rPr>
              <w:t>Revised to S1-181522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E10C7" w:rsidRPr="00B07757" w:rsidRDefault="00BE10C7" w:rsidP="004070C2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07757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B07757">
              <w:rPr>
                <w:i/>
                <w:noProof/>
                <w:lang w:eastAsia="ko-KR"/>
              </w:rPr>
              <w:t>FS_V2XIMP</w:t>
            </w:r>
            <w:r w:rsidRPr="00B07757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0021 R- Cat B</w:t>
            </w:r>
          </w:p>
          <w:p w:rsidR="00BE10C7" w:rsidRPr="00B07757" w:rsidRDefault="00BE10C7" w:rsidP="004070C2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07757">
              <w:rPr>
                <w:rFonts w:eastAsia="Times New Roman" w:cs="Arial"/>
                <w:szCs w:val="18"/>
                <w:lang w:val="en-US" w:eastAsia="ar-SA"/>
              </w:rPr>
              <w:t>Revision of S1-181083.</w:t>
            </w:r>
          </w:p>
        </w:tc>
      </w:tr>
      <w:tr w:rsidR="00B07757" w:rsidRPr="00A75C05" w:rsidTr="00984A2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757" w:rsidRPr="00B07757" w:rsidRDefault="00B07757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0775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757" w:rsidRPr="00B07757" w:rsidRDefault="00136A72" w:rsidP="004070C2">
            <w:pPr>
              <w:snapToGrid w:val="0"/>
              <w:spacing w:after="0" w:line="240" w:lineRule="auto"/>
            </w:pPr>
            <w:hyperlink r:id="rId26" w:history="1">
              <w:r w:rsidR="00B07757" w:rsidRPr="00B07757">
                <w:rPr>
                  <w:rStyle w:val="Hyperlink"/>
                  <w:rFonts w:cs="Arial"/>
                  <w:color w:val="auto"/>
                </w:rPr>
                <w:t>S1-181522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757" w:rsidRPr="00B07757" w:rsidRDefault="00B07757" w:rsidP="004070C2">
            <w:pPr>
              <w:snapToGrid w:val="0"/>
              <w:spacing w:after="0" w:line="240" w:lineRule="auto"/>
              <w:rPr>
                <w:noProof/>
                <w:lang w:eastAsia="ko-KR"/>
              </w:rPr>
            </w:pPr>
            <w:r w:rsidRPr="00B07757">
              <w:rPr>
                <w:noProof/>
                <w:lang w:eastAsia="ko-KR"/>
              </w:rPr>
              <w:t>Huawei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757" w:rsidRPr="00B07757" w:rsidRDefault="00B07757" w:rsidP="004070C2">
            <w:pPr>
              <w:snapToGrid w:val="0"/>
              <w:spacing w:after="0" w:line="240" w:lineRule="auto"/>
            </w:pPr>
            <w:r w:rsidRPr="00B07757">
              <w:t xml:space="preserve">CR22.886v15.1.0: Notification of </w:t>
            </w:r>
            <w:proofErr w:type="spellStart"/>
            <w:r w:rsidRPr="00B07757">
              <w:t>QoS</w:t>
            </w:r>
            <w:proofErr w:type="spellEnd"/>
            <w:r w:rsidRPr="00B07757">
              <w:t xml:space="preserve"> Change for Remote Driving Application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757" w:rsidRPr="00B07757" w:rsidRDefault="00B07757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757" w:rsidRPr="00B07757" w:rsidRDefault="00B07757" w:rsidP="004070C2">
            <w:pPr>
              <w:spacing w:after="0" w:line="240" w:lineRule="auto"/>
              <w:rPr>
                <w:rFonts w:eastAsia="Times New Roman" w:cs="Arial"/>
                <w:i/>
                <w:szCs w:val="18"/>
                <w:lang w:val="en-US" w:eastAsia="ar-SA"/>
              </w:rPr>
            </w:pPr>
            <w:r w:rsidRPr="00B07757">
              <w:rPr>
                <w:rFonts w:eastAsia="Times New Roman" w:cs="Arial"/>
                <w:i/>
                <w:szCs w:val="18"/>
                <w:lang w:val="en-US" w:eastAsia="ar-SA"/>
              </w:rPr>
              <w:t xml:space="preserve">WI code </w:t>
            </w:r>
            <w:r w:rsidRPr="00B07757">
              <w:rPr>
                <w:i/>
                <w:noProof/>
                <w:lang w:eastAsia="ko-KR"/>
              </w:rPr>
              <w:t>FS_V2XIMP</w:t>
            </w:r>
            <w:r w:rsidRPr="00B07757">
              <w:rPr>
                <w:rFonts w:eastAsia="Times New Roman" w:cs="Arial"/>
                <w:i/>
                <w:szCs w:val="18"/>
                <w:lang w:val="en-US" w:eastAsia="ar-SA"/>
              </w:rPr>
              <w:t xml:space="preserve"> Rel-16 CR 0021 R- Cat B</w:t>
            </w:r>
          </w:p>
          <w:p w:rsidR="00B07757" w:rsidRDefault="00B07757" w:rsidP="004070C2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07757">
              <w:rPr>
                <w:rFonts w:eastAsia="Times New Roman" w:cs="Arial"/>
                <w:i/>
                <w:szCs w:val="18"/>
                <w:lang w:val="en-US" w:eastAsia="ar-SA"/>
              </w:rPr>
              <w:t>Revision of S1-181083.</w:t>
            </w:r>
          </w:p>
          <w:p w:rsidR="00B07757" w:rsidRPr="00B07757" w:rsidRDefault="00B07757" w:rsidP="004070C2">
            <w:pPr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  <w:r w:rsidRPr="00B07757">
              <w:rPr>
                <w:rFonts w:eastAsia="Times New Roman" w:cs="Arial"/>
                <w:szCs w:val="18"/>
                <w:lang w:val="en-US" w:eastAsia="ar-SA"/>
              </w:rPr>
              <w:t>Revision of S1-181328.</w:t>
            </w:r>
          </w:p>
        </w:tc>
      </w:tr>
      <w:tr w:rsidR="00B1640C" w:rsidRPr="00B81C05" w:rsidTr="00BE10C7">
        <w:trPr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B1640C" w:rsidRPr="00B81C05" w:rsidRDefault="00B1640C" w:rsidP="004070C2">
            <w:pPr>
              <w:pStyle w:val="Heading3"/>
            </w:pPr>
            <w:r>
              <w:t>V2XIMP+ID_UAS drafting session information (7+10=17)</w:t>
            </w:r>
          </w:p>
        </w:tc>
      </w:tr>
      <w:tr w:rsidR="00B1640C" w:rsidRPr="00A75C05" w:rsidTr="00BE10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D66E9C" w:rsidRDefault="00B1640C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B0588D" w:rsidRDefault="00136A72" w:rsidP="004070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7" w:history="1">
              <w:r w:rsidR="00B1640C" w:rsidRPr="003A02AE">
                <w:rPr>
                  <w:rStyle w:val="Hyperlink"/>
                  <w:rFonts w:cs="Arial"/>
                </w:rPr>
                <w:t>S1-181300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D66E9C" w:rsidRDefault="00B1640C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D66E9C" w:rsidRDefault="00B1640C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 xml:space="preserve">V2XIMP+ID_UAS 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D66E9C" w:rsidRDefault="00B1640C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D66E9C" w:rsidRDefault="00B1640C" w:rsidP="004070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640C" w:rsidRPr="00A75C05" w:rsidTr="00BE10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D66E9C" w:rsidRDefault="00B1640C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B0588D" w:rsidRDefault="00136A72" w:rsidP="004070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8" w:history="1">
              <w:r w:rsidR="00B1640C" w:rsidRPr="003A02AE">
                <w:rPr>
                  <w:rStyle w:val="Hyperlink"/>
                  <w:rFonts w:cs="Arial"/>
                </w:rPr>
                <w:t>S1-181301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D66E9C" w:rsidRDefault="00B1640C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D66E9C" w:rsidRDefault="00B1640C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 xml:space="preserve">V2XIMP+ID_UAS 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D66E9C" w:rsidRDefault="00B1640C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D66E9C" w:rsidRDefault="00B1640C" w:rsidP="004070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1640C" w:rsidRPr="00B04844" w:rsidTr="00BE10C7">
        <w:trPr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:rsidR="00B1640C" w:rsidRPr="009504CA" w:rsidRDefault="00B1640C" w:rsidP="004070C2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ID_UAS: </w:t>
            </w:r>
            <w:r w:rsidRPr="00860B45">
              <w:rPr>
                <w:lang w:val="it-IT"/>
              </w:rPr>
              <w:t>Study on Remote Identification of Unmanned Aerial Systems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SP-180172</w:t>
            </w:r>
            <w:r w:rsidRPr="009504CA">
              <w:rPr>
                <w:bCs/>
              </w:rPr>
              <w:t>]</w:t>
            </w:r>
          </w:p>
        </w:tc>
      </w:tr>
      <w:tr w:rsidR="00B1640C" w:rsidRPr="00B04844" w:rsidTr="0038285E">
        <w:trPr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B1640C" w:rsidRPr="004067FF" w:rsidRDefault="00B1640C" w:rsidP="004070C2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B1640C" w:rsidRPr="00411066" w:rsidRDefault="00B1640C" w:rsidP="004070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</w:p>
          <w:p w:rsidR="00B1640C" w:rsidRPr="00411066" w:rsidRDefault="00B1640C" w:rsidP="004070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SA#81 (09/2018)</w:t>
            </w:r>
          </w:p>
          <w:p w:rsidR="00B1640C" w:rsidRPr="004070E3" w:rsidRDefault="00B1640C" w:rsidP="004070C2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B1640C" w:rsidRPr="004070E3" w:rsidRDefault="00B1640C" w:rsidP="004070C2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B1640C" w:rsidRPr="00A75C05" w:rsidTr="0038285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640C" w:rsidRPr="0038285E" w:rsidRDefault="00B1640C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8285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640C" w:rsidRPr="0038285E" w:rsidRDefault="00136A72" w:rsidP="004070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29" w:history="1">
              <w:r w:rsidR="00B1640C" w:rsidRPr="0038285E">
                <w:rPr>
                  <w:rStyle w:val="Hyperlink"/>
                  <w:rFonts w:cs="Arial"/>
                  <w:color w:val="auto"/>
                </w:rPr>
                <w:t>S1-181193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640C" w:rsidRPr="0038285E" w:rsidRDefault="00B1640C" w:rsidP="004070C2">
            <w:pPr>
              <w:snapToGrid w:val="0"/>
              <w:spacing w:after="0" w:line="240" w:lineRule="auto"/>
            </w:pPr>
            <w:r w:rsidRPr="0038285E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640C" w:rsidRPr="0038285E" w:rsidRDefault="00B1640C" w:rsidP="004070C2">
            <w:pPr>
              <w:snapToGrid w:val="0"/>
              <w:spacing w:after="0" w:line="240" w:lineRule="auto"/>
            </w:pPr>
            <w:r w:rsidRPr="0038285E">
              <w:rPr>
                <w:rFonts w:eastAsia="SimSun"/>
                <w:lang w:eastAsia="en-GB"/>
              </w:rPr>
              <w:t>FS_ID_UAS: Skeleton for TR 22.8de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640C" w:rsidRPr="0038285E" w:rsidRDefault="0038285E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285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8285E" w:rsidRDefault="0038285E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1640C" w:rsidRPr="0038285E" w:rsidRDefault="0038285E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38285E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B1640C" w:rsidRPr="00A75C05" w:rsidTr="004379E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640C" w:rsidRPr="0038285E" w:rsidRDefault="00B1640C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8285E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640C" w:rsidRPr="0038285E" w:rsidRDefault="00136A72" w:rsidP="004070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0" w:history="1">
              <w:r w:rsidR="00B1640C" w:rsidRPr="0038285E">
                <w:rPr>
                  <w:rStyle w:val="Hyperlink"/>
                  <w:rFonts w:cs="Arial"/>
                  <w:color w:val="auto"/>
                </w:rPr>
                <w:t>S1-181194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640C" w:rsidRPr="0038285E" w:rsidRDefault="00B1640C" w:rsidP="004070C2">
            <w:pPr>
              <w:snapToGrid w:val="0"/>
              <w:spacing w:after="0" w:line="240" w:lineRule="auto"/>
            </w:pPr>
            <w:r w:rsidRPr="0038285E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640C" w:rsidRPr="0038285E" w:rsidRDefault="00B1640C" w:rsidP="004070C2">
            <w:pPr>
              <w:snapToGrid w:val="0"/>
              <w:spacing w:after="0" w:line="240" w:lineRule="auto"/>
            </w:pPr>
            <w:r w:rsidRPr="0038285E">
              <w:rPr>
                <w:rFonts w:eastAsia="SimSun"/>
                <w:lang w:eastAsia="en-GB"/>
              </w:rPr>
              <w:t>FS_ID_UAS: Scope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640C" w:rsidRPr="0038285E" w:rsidRDefault="0038285E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8285E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38285E" w:rsidRDefault="0038285E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1640C" w:rsidRPr="0038285E" w:rsidRDefault="0038285E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38285E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B1640C" w:rsidRPr="00A75C05" w:rsidTr="004379E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4379E1" w:rsidRDefault="00B1640C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379E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4379E1" w:rsidRDefault="00136A72" w:rsidP="004070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1" w:history="1">
              <w:r w:rsidR="00B1640C" w:rsidRPr="004379E1">
                <w:rPr>
                  <w:rStyle w:val="Hyperlink"/>
                  <w:rFonts w:cs="Arial"/>
                  <w:color w:val="auto"/>
                </w:rPr>
                <w:t>S1-181195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4379E1" w:rsidRDefault="00B1640C" w:rsidP="004070C2">
            <w:pPr>
              <w:snapToGrid w:val="0"/>
              <w:spacing w:after="0" w:line="240" w:lineRule="auto"/>
            </w:pPr>
            <w:r w:rsidRPr="004379E1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4379E1" w:rsidRDefault="00B1640C" w:rsidP="004070C2">
            <w:pPr>
              <w:snapToGrid w:val="0"/>
              <w:spacing w:after="0" w:line="240" w:lineRule="auto"/>
            </w:pPr>
            <w:r w:rsidRPr="004379E1">
              <w:rPr>
                <w:rFonts w:eastAsia="SimSun"/>
                <w:lang w:eastAsia="en-GB"/>
              </w:rPr>
              <w:t>FS_ID_UAS: Definitions, symbols and abbreviations clause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4379E1" w:rsidRDefault="004379E1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379E1">
              <w:rPr>
                <w:rFonts w:eastAsia="Times New Roman" w:cs="Arial"/>
                <w:szCs w:val="18"/>
                <w:lang w:eastAsia="ar-SA"/>
              </w:rPr>
              <w:t>Revised to S1-181528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4379E1" w:rsidRDefault="00B1640C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379E1" w:rsidRPr="00A75C05" w:rsidTr="004379E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9E1" w:rsidRPr="004379E1" w:rsidRDefault="004379E1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379E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9E1" w:rsidRPr="004379E1" w:rsidRDefault="00136A72" w:rsidP="004070C2">
            <w:pPr>
              <w:snapToGrid w:val="0"/>
              <w:spacing w:after="0" w:line="240" w:lineRule="auto"/>
            </w:pPr>
            <w:hyperlink r:id="rId32" w:history="1">
              <w:r w:rsidR="004379E1" w:rsidRPr="004379E1">
                <w:rPr>
                  <w:rStyle w:val="Hyperlink"/>
                  <w:rFonts w:cs="Arial"/>
                  <w:color w:val="auto"/>
                </w:rPr>
                <w:t>S1-181528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9E1" w:rsidRPr="004379E1" w:rsidRDefault="004379E1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379E1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9E1" w:rsidRPr="004379E1" w:rsidRDefault="004379E1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379E1">
              <w:rPr>
                <w:rFonts w:eastAsia="SimSun"/>
                <w:lang w:eastAsia="en-GB"/>
              </w:rPr>
              <w:t>FS_ID_UAS: Definitions, symbols and abbreviations clause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9E1" w:rsidRPr="004379E1" w:rsidRDefault="004379E1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79E1" w:rsidRPr="004379E1" w:rsidRDefault="004379E1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379E1">
              <w:rPr>
                <w:rFonts w:eastAsia="Arial Unicode MS" w:cs="Arial"/>
                <w:szCs w:val="18"/>
                <w:lang w:eastAsia="ar-SA"/>
              </w:rPr>
              <w:t>Revision of S1-181195.</w:t>
            </w:r>
          </w:p>
        </w:tc>
      </w:tr>
      <w:tr w:rsidR="00B1640C" w:rsidRPr="00A75C05" w:rsidTr="00512D1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B1640C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D2D0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136A72" w:rsidP="004070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3" w:history="1">
              <w:r w:rsidR="00B1640C" w:rsidRPr="001D2D00">
                <w:rPr>
                  <w:rStyle w:val="Hyperlink"/>
                  <w:rFonts w:cs="Arial"/>
                  <w:color w:val="auto"/>
                </w:rPr>
                <w:t>S1-181196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B1640C" w:rsidP="004070C2">
            <w:pPr>
              <w:snapToGrid w:val="0"/>
              <w:spacing w:after="0" w:line="240" w:lineRule="auto"/>
            </w:pPr>
            <w:r w:rsidRPr="001D2D00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B1640C" w:rsidP="004070C2">
            <w:pPr>
              <w:snapToGrid w:val="0"/>
              <w:spacing w:after="0" w:line="240" w:lineRule="auto"/>
            </w:pPr>
            <w:r w:rsidRPr="001D2D00">
              <w:rPr>
                <w:rFonts w:eastAsia="SimSun"/>
                <w:lang w:eastAsia="en-GB"/>
              </w:rPr>
              <w:t>FS_ID_UAS: Introduction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1D2D00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D2D00">
              <w:rPr>
                <w:rFonts w:eastAsia="Times New Roman" w:cs="Arial"/>
                <w:szCs w:val="18"/>
                <w:lang w:eastAsia="ar-SA"/>
              </w:rPr>
              <w:t>Revised to S1-181540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B1640C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2D00" w:rsidRPr="00A75C05" w:rsidTr="00512D1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512D1D" w:rsidRDefault="001D2D00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12D1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512D1D" w:rsidRDefault="00136A72" w:rsidP="004070C2">
            <w:pPr>
              <w:snapToGrid w:val="0"/>
              <w:spacing w:after="0" w:line="240" w:lineRule="auto"/>
            </w:pPr>
            <w:hyperlink r:id="rId34" w:history="1">
              <w:r w:rsidR="001D2D00" w:rsidRPr="00512D1D">
                <w:rPr>
                  <w:rStyle w:val="Hyperlink"/>
                  <w:rFonts w:cs="Arial"/>
                  <w:color w:val="auto"/>
                </w:rPr>
                <w:t>S1-181540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512D1D" w:rsidRDefault="001D2D00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12D1D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512D1D" w:rsidRDefault="001D2D00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12D1D">
              <w:rPr>
                <w:rFonts w:eastAsia="SimSun"/>
                <w:lang w:eastAsia="en-GB"/>
              </w:rPr>
              <w:t>FS_ID_UAS: Introduction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512D1D" w:rsidRDefault="00512D1D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12D1D">
              <w:rPr>
                <w:rFonts w:eastAsia="Times New Roman" w:cs="Arial"/>
                <w:szCs w:val="18"/>
                <w:lang w:eastAsia="ar-SA"/>
              </w:rPr>
              <w:t>Revised to S1-181529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512D1D" w:rsidRDefault="001D2D00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12D1D">
              <w:rPr>
                <w:rFonts w:eastAsia="Arial Unicode MS" w:cs="Arial"/>
                <w:szCs w:val="18"/>
                <w:lang w:eastAsia="ar-SA"/>
              </w:rPr>
              <w:t>Revision of S1-181196.</w:t>
            </w:r>
          </w:p>
        </w:tc>
      </w:tr>
      <w:tr w:rsidR="00512D1D" w:rsidRPr="00A75C05" w:rsidTr="00512D1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D1D" w:rsidRPr="00512D1D" w:rsidRDefault="00512D1D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12D1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D1D" w:rsidRPr="00512D1D" w:rsidRDefault="00136A72" w:rsidP="004070C2">
            <w:pPr>
              <w:snapToGrid w:val="0"/>
              <w:spacing w:after="0" w:line="240" w:lineRule="auto"/>
              <w:rPr>
                <w:rFonts w:cs="Arial"/>
              </w:rPr>
            </w:pPr>
            <w:hyperlink r:id="rId35" w:history="1">
              <w:r w:rsidR="00512D1D" w:rsidRPr="00512D1D">
                <w:rPr>
                  <w:rStyle w:val="Hyperlink"/>
                  <w:rFonts w:cs="Arial"/>
                  <w:color w:val="auto"/>
                </w:rPr>
                <w:t>S1-181529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D1D" w:rsidRPr="00512D1D" w:rsidRDefault="00512D1D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12D1D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D1D" w:rsidRPr="00512D1D" w:rsidRDefault="00512D1D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512D1D">
              <w:rPr>
                <w:rFonts w:eastAsia="SimSun"/>
                <w:lang w:eastAsia="en-GB"/>
              </w:rPr>
              <w:t>FS_ID_UAS: Introduction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D1D" w:rsidRPr="00512D1D" w:rsidRDefault="00512D1D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D1D" w:rsidRDefault="00512D1D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12D1D">
              <w:rPr>
                <w:rFonts w:eastAsia="Arial Unicode MS" w:cs="Arial"/>
                <w:i/>
                <w:szCs w:val="18"/>
                <w:lang w:eastAsia="ar-SA"/>
              </w:rPr>
              <w:t>Revision of S1-181196.</w:t>
            </w:r>
          </w:p>
          <w:p w:rsidR="00512D1D" w:rsidRPr="00512D1D" w:rsidRDefault="00512D1D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12D1D">
              <w:rPr>
                <w:rFonts w:eastAsia="Arial Unicode MS" w:cs="Arial"/>
                <w:szCs w:val="18"/>
                <w:lang w:eastAsia="ar-SA"/>
              </w:rPr>
              <w:lastRenderedPageBreak/>
              <w:t>Revision of S1-181540.</w:t>
            </w:r>
          </w:p>
        </w:tc>
      </w:tr>
      <w:tr w:rsidR="00B1640C" w:rsidRPr="00A75C05" w:rsidTr="00D755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B1640C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D2D00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136A72" w:rsidP="004070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6" w:history="1">
              <w:r w:rsidR="00B1640C" w:rsidRPr="001D2D00">
                <w:rPr>
                  <w:rStyle w:val="Hyperlink"/>
                  <w:rFonts w:cs="Arial"/>
                  <w:color w:val="auto"/>
                </w:rPr>
                <w:t>S1-181197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B1640C" w:rsidP="004070C2">
            <w:pPr>
              <w:snapToGrid w:val="0"/>
              <w:spacing w:after="0" w:line="240" w:lineRule="auto"/>
            </w:pPr>
            <w:r w:rsidRPr="001D2D00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B1640C" w:rsidP="004070C2">
            <w:pPr>
              <w:snapToGrid w:val="0"/>
              <w:spacing w:after="0" w:line="240" w:lineRule="auto"/>
            </w:pPr>
            <w:r w:rsidRPr="001D2D00">
              <w:rPr>
                <w:rFonts w:eastAsia="SimSun"/>
                <w:lang w:eastAsia="en-GB"/>
              </w:rPr>
              <w:t>FS_ID_UAS: Use case for Initial authorisation to operate conducted by MNO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1D2D00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D2D00">
              <w:rPr>
                <w:rFonts w:eastAsia="Times New Roman" w:cs="Arial"/>
                <w:szCs w:val="18"/>
                <w:lang w:eastAsia="ar-SA"/>
              </w:rPr>
              <w:t>Revised to S1-181541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B1640C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2D00" w:rsidRPr="00A75C05" w:rsidTr="00D755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D755B5" w:rsidRDefault="001D2D00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755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D755B5" w:rsidRDefault="00136A72" w:rsidP="004070C2">
            <w:pPr>
              <w:snapToGrid w:val="0"/>
              <w:spacing w:after="0" w:line="240" w:lineRule="auto"/>
            </w:pPr>
            <w:hyperlink r:id="rId37" w:history="1">
              <w:r w:rsidR="001D2D00" w:rsidRPr="00D755B5">
                <w:rPr>
                  <w:rStyle w:val="Hyperlink"/>
                  <w:rFonts w:cs="Arial"/>
                  <w:color w:val="auto"/>
                </w:rPr>
                <w:t>S1-181541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D755B5" w:rsidRDefault="001D2D00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755B5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D755B5" w:rsidRDefault="001D2D00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755B5">
              <w:rPr>
                <w:rFonts w:eastAsia="SimSun"/>
                <w:lang w:eastAsia="en-GB"/>
              </w:rPr>
              <w:t>FS_ID_UAS: Use case for Initial authorisation to operate conducted by MNO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D755B5" w:rsidRDefault="00D755B5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755B5">
              <w:rPr>
                <w:rFonts w:eastAsia="Times New Roman" w:cs="Arial"/>
                <w:szCs w:val="18"/>
                <w:lang w:eastAsia="ar-SA"/>
              </w:rPr>
              <w:t>Revised to S1-181530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D755B5" w:rsidRDefault="001D2D00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755B5">
              <w:rPr>
                <w:rFonts w:eastAsia="Arial Unicode MS" w:cs="Arial"/>
                <w:szCs w:val="18"/>
                <w:lang w:eastAsia="ar-SA"/>
              </w:rPr>
              <w:t>Revision of S1-181197.</w:t>
            </w:r>
          </w:p>
        </w:tc>
      </w:tr>
      <w:tr w:rsidR="00D755B5" w:rsidRPr="00A75C05" w:rsidTr="00D755B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B5" w:rsidRPr="00D755B5" w:rsidRDefault="00D755B5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D755B5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B5" w:rsidRPr="00D755B5" w:rsidRDefault="00136A72" w:rsidP="004070C2">
            <w:pPr>
              <w:snapToGrid w:val="0"/>
              <w:spacing w:after="0" w:line="240" w:lineRule="auto"/>
              <w:rPr>
                <w:rFonts w:cs="Arial"/>
              </w:rPr>
            </w:pPr>
            <w:hyperlink r:id="rId38" w:history="1">
              <w:r w:rsidR="00D755B5" w:rsidRPr="00D755B5">
                <w:rPr>
                  <w:rStyle w:val="Hyperlink"/>
                  <w:rFonts w:cs="Arial"/>
                  <w:color w:val="auto"/>
                </w:rPr>
                <w:t>S1-181530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B5" w:rsidRPr="00D755B5" w:rsidRDefault="00D755B5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755B5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B5" w:rsidRPr="00D755B5" w:rsidRDefault="00D755B5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D755B5">
              <w:rPr>
                <w:rFonts w:eastAsia="SimSun"/>
                <w:lang w:eastAsia="en-GB"/>
              </w:rPr>
              <w:t>FS_ID_UAS: Use case for Initial authorisation to operate conducted by MNO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B5" w:rsidRPr="00D755B5" w:rsidRDefault="00D755B5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5B5" w:rsidRDefault="00D755B5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755B5">
              <w:rPr>
                <w:rFonts w:eastAsia="Arial Unicode MS" w:cs="Arial"/>
                <w:i/>
                <w:szCs w:val="18"/>
                <w:lang w:eastAsia="ar-SA"/>
              </w:rPr>
              <w:t>Revision of S1-181197.</w:t>
            </w:r>
          </w:p>
          <w:p w:rsidR="00D755B5" w:rsidRPr="00D755B5" w:rsidRDefault="00D755B5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D755B5">
              <w:rPr>
                <w:rFonts w:eastAsia="Arial Unicode MS" w:cs="Arial"/>
                <w:szCs w:val="18"/>
                <w:lang w:eastAsia="ar-SA"/>
              </w:rPr>
              <w:t>Revision of S1-181541.</w:t>
            </w:r>
          </w:p>
        </w:tc>
      </w:tr>
      <w:tr w:rsidR="00B1640C" w:rsidRPr="00A75C05" w:rsidTr="00927F1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B1640C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D2D0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136A72" w:rsidP="004070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39" w:history="1">
              <w:r w:rsidR="00B1640C" w:rsidRPr="001D2D00">
                <w:rPr>
                  <w:rStyle w:val="Hyperlink"/>
                  <w:rFonts w:cs="Arial"/>
                  <w:color w:val="auto"/>
                </w:rPr>
                <w:t>S1-181198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B1640C" w:rsidP="004070C2">
            <w:pPr>
              <w:snapToGrid w:val="0"/>
              <w:spacing w:after="0" w:line="240" w:lineRule="auto"/>
            </w:pPr>
            <w:r w:rsidRPr="001D2D00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B1640C" w:rsidP="004070C2">
            <w:pPr>
              <w:snapToGrid w:val="0"/>
              <w:spacing w:after="0" w:line="240" w:lineRule="auto"/>
            </w:pPr>
            <w:r w:rsidRPr="001D2D00">
              <w:rPr>
                <w:rFonts w:eastAsia="SimSun"/>
                <w:lang w:eastAsia="en-GB"/>
              </w:rPr>
              <w:t>FS_ID_UAS: Use case on Live data acquisition via MNO by Unmanned Aerial Collision Avoidance System (UCAS)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1D2D00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D2D00">
              <w:rPr>
                <w:rFonts w:eastAsia="Times New Roman" w:cs="Arial"/>
                <w:szCs w:val="18"/>
                <w:lang w:eastAsia="ar-SA"/>
              </w:rPr>
              <w:t>Revised to S1-181542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B1640C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2D00" w:rsidRPr="00A75C05" w:rsidTr="00927F1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927F16" w:rsidRDefault="001D2D00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27F1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927F16" w:rsidRDefault="00136A72" w:rsidP="004070C2">
            <w:pPr>
              <w:snapToGrid w:val="0"/>
              <w:spacing w:after="0" w:line="240" w:lineRule="auto"/>
            </w:pPr>
            <w:hyperlink r:id="rId40" w:history="1">
              <w:r w:rsidR="001D2D00" w:rsidRPr="00927F16">
                <w:rPr>
                  <w:rStyle w:val="Hyperlink"/>
                  <w:rFonts w:cs="Arial"/>
                  <w:color w:val="auto"/>
                </w:rPr>
                <w:t>S1-181542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927F16" w:rsidRDefault="001D2D00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27F16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927F16" w:rsidRDefault="001D2D00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27F16">
              <w:rPr>
                <w:rFonts w:eastAsia="SimSun"/>
                <w:lang w:eastAsia="en-GB"/>
              </w:rPr>
              <w:t>FS_ID_UAS: Use case on Live data acquisition via MNO by Unmanned Aerial Collision Avoidance System (UCAS)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927F16" w:rsidRDefault="00927F16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F16">
              <w:rPr>
                <w:rFonts w:eastAsia="Times New Roman" w:cs="Arial"/>
                <w:szCs w:val="18"/>
                <w:lang w:eastAsia="ar-SA"/>
              </w:rPr>
              <w:t>Revised to S1-181533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927F16" w:rsidRDefault="001D2D00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27F16">
              <w:rPr>
                <w:rFonts w:eastAsia="Arial Unicode MS" w:cs="Arial"/>
                <w:szCs w:val="18"/>
                <w:lang w:eastAsia="ar-SA"/>
              </w:rPr>
              <w:t>Revision of S1-181198.</w:t>
            </w:r>
          </w:p>
        </w:tc>
      </w:tr>
      <w:tr w:rsidR="00927F16" w:rsidRPr="00A75C05" w:rsidTr="00927F1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F16" w:rsidRPr="00927F16" w:rsidRDefault="00927F16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27F1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F16" w:rsidRPr="00927F16" w:rsidRDefault="00136A72" w:rsidP="004070C2">
            <w:pPr>
              <w:snapToGrid w:val="0"/>
              <w:spacing w:after="0" w:line="240" w:lineRule="auto"/>
              <w:rPr>
                <w:rFonts w:cs="Arial"/>
              </w:rPr>
            </w:pPr>
            <w:hyperlink r:id="rId41" w:history="1">
              <w:r w:rsidR="00927F16" w:rsidRPr="00927F16">
                <w:rPr>
                  <w:rStyle w:val="Hyperlink"/>
                  <w:rFonts w:cs="Arial"/>
                  <w:color w:val="auto"/>
                </w:rPr>
                <w:t>S1-181533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F16" w:rsidRPr="00927F16" w:rsidRDefault="00927F16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27F16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F16" w:rsidRPr="00927F16" w:rsidRDefault="00927F16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927F16">
              <w:rPr>
                <w:rFonts w:eastAsia="SimSun"/>
                <w:lang w:eastAsia="en-GB"/>
              </w:rPr>
              <w:t>FS_ID_UAS: Use case on Live data acquisition via MNO by Unmanned Aerial Collision Avoidance System (UCAS)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F16" w:rsidRPr="00927F16" w:rsidRDefault="00927F16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F16" w:rsidRDefault="00927F16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27F16">
              <w:rPr>
                <w:rFonts w:eastAsia="Arial Unicode MS" w:cs="Arial"/>
                <w:i/>
                <w:szCs w:val="18"/>
                <w:lang w:eastAsia="ar-SA"/>
              </w:rPr>
              <w:t>Revision of S1-181198.</w:t>
            </w:r>
          </w:p>
          <w:p w:rsidR="00927F16" w:rsidRPr="00927F16" w:rsidRDefault="00927F16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27F16">
              <w:rPr>
                <w:rFonts w:eastAsia="Arial Unicode MS" w:cs="Arial"/>
                <w:szCs w:val="18"/>
                <w:lang w:eastAsia="ar-SA"/>
              </w:rPr>
              <w:t>Revision of S1-181542.</w:t>
            </w:r>
          </w:p>
        </w:tc>
      </w:tr>
      <w:tr w:rsidR="00B1640C" w:rsidRPr="00A75C05" w:rsidTr="004070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B1640C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D2D0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136A72" w:rsidP="004070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2" w:history="1">
              <w:r w:rsidR="00B1640C" w:rsidRPr="001D2D00">
                <w:rPr>
                  <w:rStyle w:val="Hyperlink"/>
                  <w:rFonts w:cs="Arial"/>
                  <w:color w:val="auto"/>
                </w:rPr>
                <w:t>S1-181199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B1640C" w:rsidP="004070C2">
            <w:pPr>
              <w:snapToGrid w:val="0"/>
              <w:spacing w:after="0" w:line="240" w:lineRule="auto"/>
            </w:pPr>
            <w:r w:rsidRPr="001D2D00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B1640C" w:rsidP="004070C2">
            <w:pPr>
              <w:snapToGrid w:val="0"/>
              <w:spacing w:after="0" w:line="240" w:lineRule="auto"/>
            </w:pPr>
            <w:r w:rsidRPr="001D2D00">
              <w:rPr>
                <w:rFonts w:eastAsia="SimSun"/>
                <w:lang w:eastAsia="en-GB"/>
              </w:rPr>
              <w:t>FS_ID_UAS: Use case for data acquisition via MNO by law enforcement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1D2D00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D2D00">
              <w:rPr>
                <w:rFonts w:eastAsia="Times New Roman" w:cs="Arial"/>
                <w:szCs w:val="18"/>
                <w:lang w:eastAsia="ar-SA"/>
              </w:rPr>
              <w:t>Revised to S1-181543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B1640C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2D00" w:rsidRPr="00A75C05" w:rsidTr="004070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4070C2" w:rsidRDefault="001D2D00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70C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4070C2" w:rsidRDefault="00136A72" w:rsidP="004070C2">
            <w:pPr>
              <w:snapToGrid w:val="0"/>
              <w:spacing w:after="0" w:line="240" w:lineRule="auto"/>
            </w:pPr>
            <w:hyperlink r:id="rId43" w:history="1">
              <w:r w:rsidR="001D2D00" w:rsidRPr="004070C2">
                <w:rPr>
                  <w:rStyle w:val="Hyperlink"/>
                  <w:rFonts w:cs="Arial"/>
                  <w:color w:val="auto"/>
                </w:rPr>
                <w:t>S1-181543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4070C2" w:rsidRDefault="001D2D00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070C2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4070C2" w:rsidRDefault="001D2D00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070C2">
              <w:rPr>
                <w:rFonts w:eastAsia="SimSun"/>
                <w:lang w:eastAsia="en-GB"/>
              </w:rPr>
              <w:t>FS_ID_UAS: Use case for data acquisition via MNO by law enforcement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4070C2" w:rsidRDefault="004070C2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070C2">
              <w:rPr>
                <w:rFonts w:eastAsia="Times New Roman" w:cs="Arial"/>
                <w:szCs w:val="18"/>
                <w:lang w:eastAsia="ar-SA"/>
              </w:rPr>
              <w:t>Revised to S1-181532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4070C2" w:rsidRDefault="001D2D00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070C2">
              <w:rPr>
                <w:rFonts w:eastAsia="Arial Unicode MS" w:cs="Arial"/>
                <w:szCs w:val="18"/>
                <w:lang w:eastAsia="ar-SA"/>
              </w:rPr>
              <w:t>Revision of S1-181199.</w:t>
            </w:r>
          </w:p>
        </w:tc>
      </w:tr>
      <w:tr w:rsidR="004070C2" w:rsidRPr="00A75C05" w:rsidTr="004070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0C2" w:rsidRPr="004070C2" w:rsidRDefault="004070C2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070C2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0C2" w:rsidRPr="004070C2" w:rsidRDefault="00136A72" w:rsidP="004070C2">
            <w:pPr>
              <w:snapToGrid w:val="0"/>
              <w:spacing w:after="0" w:line="240" w:lineRule="auto"/>
              <w:rPr>
                <w:rFonts w:cs="Arial"/>
              </w:rPr>
            </w:pPr>
            <w:hyperlink r:id="rId44" w:history="1">
              <w:r w:rsidR="004070C2" w:rsidRPr="004070C2">
                <w:rPr>
                  <w:rStyle w:val="Hyperlink"/>
                  <w:rFonts w:cs="Arial"/>
                  <w:color w:val="auto"/>
                </w:rPr>
                <w:t>S1-181532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0C2" w:rsidRPr="004070C2" w:rsidRDefault="004070C2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070C2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0C2" w:rsidRPr="004070C2" w:rsidRDefault="004070C2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4070C2">
              <w:rPr>
                <w:rFonts w:eastAsia="SimSun"/>
                <w:lang w:eastAsia="en-GB"/>
              </w:rPr>
              <w:t>FS_ID_UAS: Use case for data acquisition via MNO by law enforcement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0C2" w:rsidRPr="004070C2" w:rsidRDefault="004070C2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70C2" w:rsidRDefault="004070C2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070C2">
              <w:rPr>
                <w:rFonts w:eastAsia="Arial Unicode MS" w:cs="Arial"/>
                <w:i/>
                <w:szCs w:val="18"/>
                <w:lang w:eastAsia="ar-SA"/>
              </w:rPr>
              <w:t>Revision of S1-181199.</w:t>
            </w:r>
          </w:p>
          <w:p w:rsidR="004070C2" w:rsidRPr="004070C2" w:rsidRDefault="004070C2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070C2">
              <w:rPr>
                <w:rFonts w:eastAsia="Arial Unicode MS" w:cs="Arial"/>
                <w:szCs w:val="18"/>
                <w:lang w:eastAsia="ar-SA"/>
              </w:rPr>
              <w:t>Revision of S1-181543.</w:t>
            </w:r>
          </w:p>
        </w:tc>
      </w:tr>
      <w:tr w:rsidR="00B1640C" w:rsidRPr="00A75C05" w:rsidTr="0075789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B1640C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D2D0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136A72" w:rsidP="004070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5" w:history="1">
              <w:r w:rsidR="00B1640C" w:rsidRPr="001D2D00">
                <w:rPr>
                  <w:rStyle w:val="Hyperlink"/>
                  <w:rFonts w:cs="Arial"/>
                  <w:color w:val="auto"/>
                </w:rPr>
                <w:t>S1-181200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B1640C" w:rsidP="004070C2">
            <w:pPr>
              <w:snapToGrid w:val="0"/>
              <w:spacing w:after="0" w:line="240" w:lineRule="auto"/>
            </w:pPr>
            <w:r w:rsidRPr="001D2D00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B1640C" w:rsidP="004070C2">
            <w:pPr>
              <w:snapToGrid w:val="0"/>
              <w:spacing w:after="0" w:line="240" w:lineRule="auto"/>
            </w:pPr>
            <w:r w:rsidRPr="001D2D00">
              <w:rPr>
                <w:rFonts w:eastAsia="SimSun"/>
                <w:lang w:eastAsia="en-GB"/>
              </w:rPr>
              <w:t>FS_ID_UAS: Use case on enforcement of no-fly zones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1D2D00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D2D00">
              <w:rPr>
                <w:rFonts w:eastAsia="Times New Roman" w:cs="Arial"/>
                <w:szCs w:val="18"/>
                <w:lang w:eastAsia="ar-SA"/>
              </w:rPr>
              <w:t>Revised to S1-181544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B1640C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2D00" w:rsidRPr="00A75C05" w:rsidTr="0075789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757894" w:rsidRDefault="001D2D00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5789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757894" w:rsidRDefault="00136A72" w:rsidP="004070C2">
            <w:pPr>
              <w:snapToGrid w:val="0"/>
              <w:spacing w:after="0" w:line="240" w:lineRule="auto"/>
            </w:pPr>
            <w:hyperlink r:id="rId46" w:history="1">
              <w:r w:rsidR="001D2D00" w:rsidRPr="00757894">
                <w:rPr>
                  <w:rStyle w:val="Hyperlink"/>
                  <w:rFonts w:cs="Arial"/>
                  <w:color w:val="auto"/>
                </w:rPr>
                <w:t>S1-181544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757894" w:rsidRDefault="001D2D00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57894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757894" w:rsidRDefault="001D2D00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57894">
              <w:rPr>
                <w:rFonts w:eastAsia="SimSun"/>
                <w:lang w:eastAsia="en-GB"/>
              </w:rPr>
              <w:t>FS_ID_UAS: Use case on enforcement of no-fly zones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757894" w:rsidRDefault="00757894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57894">
              <w:rPr>
                <w:rFonts w:eastAsia="Times New Roman" w:cs="Arial"/>
                <w:szCs w:val="18"/>
                <w:lang w:eastAsia="ar-SA"/>
              </w:rPr>
              <w:t>Revised to S1-181534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757894" w:rsidRDefault="001D2D00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57894">
              <w:rPr>
                <w:rFonts w:eastAsia="Arial Unicode MS" w:cs="Arial"/>
                <w:szCs w:val="18"/>
                <w:lang w:eastAsia="ar-SA"/>
              </w:rPr>
              <w:t>Revision of S1-181200.</w:t>
            </w:r>
          </w:p>
        </w:tc>
      </w:tr>
      <w:tr w:rsidR="00757894" w:rsidRPr="00A75C05" w:rsidTr="0075789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94" w:rsidRPr="00757894" w:rsidRDefault="00757894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57894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94" w:rsidRPr="00757894" w:rsidRDefault="00136A72" w:rsidP="004070C2">
            <w:pPr>
              <w:snapToGrid w:val="0"/>
              <w:spacing w:after="0" w:line="240" w:lineRule="auto"/>
              <w:rPr>
                <w:rFonts w:cs="Arial"/>
              </w:rPr>
            </w:pPr>
            <w:hyperlink r:id="rId47" w:history="1">
              <w:r w:rsidR="00757894" w:rsidRPr="00757894">
                <w:rPr>
                  <w:rStyle w:val="Hyperlink"/>
                  <w:rFonts w:cs="Arial"/>
                  <w:color w:val="auto"/>
                </w:rPr>
                <w:t>S1-181534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94" w:rsidRPr="00757894" w:rsidRDefault="00757894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57894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94" w:rsidRPr="00757894" w:rsidRDefault="00757894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757894">
              <w:rPr>
                <w:rFonts w:eastAsia="SimSun"/>
                <w:lang w:eastAsia="en-GB"/>
              </w:rPr>
              <w:t>FS_ID_UAS: Use case on enforcement of no-fly zones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94" w:rsidRPr="00757894" w:rsidRDefault="00757894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7894" w:rsidRDefault="00757894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57894">
              <w:rPr>
                <w:rFonts w:eastAsia="Arial Unicode MS" w:cs="Arial"/>
                <w:i/>
                <w:szCs w:val="18"/>
                <w:lang w:eastAsia="ar-SA"/>
              </w:rPr>
              <w:t>Revision of S1-181200.</w:t>
            </w:r>
          </w:p>
          <w:p w:rsidR="00757894" w:rsidRPr="00757894" w:rsidRDefault="00757894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757894">
              <w:rPr>
                <w:rFonts w:eastAsia="Arial Unicode MS" w:cs="Arial"/>
                <w:szCs w:val="18"/>
                <w:lang w:eastAsia="ar-SA"/>
              </w:rPr>
              <w:t>Revision of S1-181544.</w:t>
            </w:r>
          </w:p>
        </w:tc>
      </w:tr>
      <w:tr w:rsidR="00B1640C" w:rsidRPr="00A75C05" w:rsidTr="003912F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B1640C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1D2D00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136A72" w:rsidP="004070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48" w:history="1">
              <w:r w:rsidR="00B1640C" w:rsidRPr="001D2D00">
                <w:rPr>
                  <w:rStyle w:val="Hyperlink"/>
                  <w:rFonts w:cs="Arial"/>
                  <w:color w:val="auto"/>
                </w:rPr>
                <w:t>S1-181201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B1640C" w:rsidP="004070C2">
            <w:pPr>
              <w:snapToGrid w:val="0"/>
              <w:spacing w:after="0" w:line="240" w:lineRule="auto"/>
            </w:pPr>
            <w:r w:rsidRPr="001D2D00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B1640C" w:rsidP="004070C2">
            <w:pPr>
              <w:snapToGrid w:val="0"/>
              <w:spacing w:after="0" w:line="240" w:lineRule="auto"/>
            </w:pPr>
            <w:r w:rsidRPr="001D2D00">
              <w:rPr>
                <w:rFonts w:eastAsia="SimSun"/>
                <w:lang w:eastAsia="en-GB"/>
              </w:rPr>
              <w:t>Privacy for UAS service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1D2D00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D2D00">
              <w:rPr>
                <w:rFonts w:eastAsia="Times New Roman" w:cs="Arial"/>
                <w:szCs w:val="18"/>
                <w:lang w:eastAsia="ar-SA"/>
              </w:rPr>
              <w:t>Revised to S1-181545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B1640C" w:rsidRPr="001D2D00" w:rsidRDefault="00B1640C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1D2D00" w:rsidRPr="00A75C05" w:rsidTr="003912F3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3912F3" w:rsidRDefault="001D2D00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912F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3912F3" w:rsidRDefault="00136A72" w:rsidP="004070C2">
            <w:pPr>
              <w:snapToGrid w:val="0"/>
              <w:spacing w:after="0" w:line="240" w:lineRule="auto"/>
            </w:pPr>
            <w:hyperlink r:id="rId49" w:history="1">
              <w:r w:rsidR="001D2D00" w:rsidRPr="003912F3">
                <w:rPr>
                  <w:rStyle w:val="Hyperlink"/>
                  <w:rFonts w:cs="Arial"/>
                  <w:color w:val="auto"/>
                </w:rPr>
                <w:t>S1-181545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3912F3" w:rsidRDefault="001D2D00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3912F3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3912F3" w:rsidRDefault="001D2D00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3912F3">
              <w:rPr>
                <w:rFonts w:eastAsia="SimSun"/>
                <w:lang w:eastAsia="en-GB"/>
              </w:rPr>
              <w:t>Privacy for UAS service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3912F3" w:rsidRDefault="003912F3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912F3">
              <w:rPr>
                <w:rFonts w:eastAsia="Times New Roman" w:cs="Arial"/>
                <w:szCs w:val="18"/>
                <w:lang w:eastAsia="ar-SA"/>
              </w:rPr>
              <w:t>Revised to S1-181531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1D2D00" w:rsidRPr="003912F3" w:rsidRDefault="001D2D00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912F3">
              <w:rPr>
                <w:rFonts w:eastAsia="Arial Unicode MS" w:cs="Arial"/>
                <w:szCs w:val="18"/>
                <w:lang w:eastAsia="ar-SA"/>
              </w:rPr>
              <w:t>Revision of S1-181201.</w:t>
            </w:r>
          </w:p>
        </w:tc>
      </w:tr>
      <w:tr w:rsidR="003912F3" w:rsidRPr="00A75C05" w:rsidTr="00927F1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2F3" w:rsidRPr="003912F3" w:rsidRDefault="003912F3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912F3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2F3" w:rsidRPr="003912F3" w:rsidRDefault="00136A72" w:rsidP="004070C2">
            <w:pPr>
              <w:snapToGrid w:val="0"/>
              <w:spacing w:after="0" w:line="240" w:lineRule="auto"/>
              <w:rPr>
                <w:rFonts w:cs="Arial"/>
              </w:rPr>
            </w:pPr>
            <w:hyperlink r:id="rId50" w:history="1">
              <w:r w:rsidR="003912F3" w:rsidRPr="003912F3">
                <w:rPr>
                  <w:rStyle w:val="Hyperlink"/>
                  <w:rFonts w:cs="Arial"/>
                  <w:color w:val="auto"/>
                </w:rPr>
                <w:t>S1-181531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2F3" w:rsidRPr="003912F3" w:rsidRDefault="003912F3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3912F3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2F3" w:rsidRPr="003912F3" w:rsidRDefault="003912F3" w:rsidP="004070C2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3912F3">
              <w:rPr>
                <w:rFonts w:eastAsia="SimSun"/>
                <w:lang w:eastAsia="en-GB"/>
              </w:rPr>
              <w:t>Privacy for UAS service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2F3" w:rsidRPr="003912F3" w:rsidRDefault="003912F3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2F3" w:rsidRDefault="003912F3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912F3">
              <w:rPr>
                <w:rFonts w:eastAsia="Arial Unicode MS" w:cs="Arial"/>
                <w:i/>
                <w:szCs w:val="18"/>
                <w:lang w:eastAsia="ar-SA"/>
              </w:rPr>
              <w:t>Revision of S1-181201.</w:t>
            </w:r>
          </w:p>
          <w:p w:rsidR="003912F3" w:rsidRPr="003912F3" w:rsidRDefault="003912F3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912F3">
              <w:rPr>
                <w:rFonts w:eastAsia="Arial Unicode MS" w:cs="Arial"/>
                <w:szCs w:val="18"/>
                <w:lang w:eastAsia="ar-SA"/>
              </w:rPr>
              <w:t>Revision of S1-181545.</w:t>
            </w:r>
          </w:p>
        </w:tc>
      </w:tr>
      <w:tr w:rsidR="00B1640C" w:rsidRPr="00A75C05" w:rsidTr="00927F1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640C" w:rsidRPr="00927F16" w:rsidRDefault="00B1640C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927F16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640C" w:rsidRPr="00927F16" w:rsidRDefault="00136A72" w:rsidP="004070C2">
            <w:pPr>
              <w:snapToGrid w:val="0"/>
              <w:spacing w:after="0" w:line="240" w:lineRule="auto"/>
              <w:rPr>
                <w:rStyle w:val="Hyperlink"/>
                <w:rFonts w:cs="Arial"/>
                <w:color w:val="auto"/>
              </w:rPr>
            </w:pPr>
            <w:hyperlink r:id="rId51" w:history="1">
              <w:r w:rsidR="00B1640C" w:rsidRPr="00927F16">
                <w:rPr>
                  <w:rStyle w:val="Hyperlink"/>
                  <w:rFonts w:cs="Arial"/>
                  <w:color w:val="auto"/>
                </w:rPr>
                <w:t>S1-181202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640C" w:rsidRPr="00927F16" w:rsidRDefault="00B1640C" w:rsidP="004070C2">
            <w:pPr>
              <w:snapToGrid w:val="0"/>
              <w:spacing w:after="0" w:line="240" w:lineRule="auto"/>
            </w:pPr>
            <w:r w:rsidRPr="00927F16">
              <w:rPr>
                <w:rFonts w:eastAsia="SimSun"/>
                <w:lang w:eastAsia="en-GB"/>
              </w:rPr>
              <w:t>Qualcomm Incorporated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640C" w:rsidRPr="00927F16" w:rsidRDefault="00B1640C" w:rsidP="004070C2">
            <w:pPr>
              <w:snapToGrid w:val="0"/>
              <w:spacing w:after="0" w:line="240" w:lineRule="auto"/>
            </w:pPr>
            <w:r w:rsidRPr="00927F16">
              <w:rPr>
                <w:rFonts w:eastAsia="SimSun"/>
                <w:lang w:eastAsia="en-GB"/>
              </w:rPr>
              <w:t>Lawful intercept for UAS service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B1640C" w:rsidRPr="00927F16" w:rsidRDefault="00927F16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27F16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:rsidR="00927F16" w:rsidRDefault="00927F16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1640C" w:rsidRPr="00927F16" w:rsidRDefault="00927F16" w:rsidP="004070C2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927F16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B1640C" w:rsidRPr="00B81C05" w:rsidTr="00BE10C7">
        <w:trPr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B1640C" w:rsidRPr="00B81C05" w:rsidRDefault="00B1640C" w:rsidP="004070C2">
            <w:pPr>
              <w:pStyle w:val="Heading3"/>
            </w:pPr>
            <w:r>
              <w:t>FS_ID_UAS output</w:t>
            </w:r>
          </w:p>
        </w:tc>
      </w:tr>
      <w:tr w:rsidR="00B1640C" w:rsidRPr="00A75C05" w:rsidTr="00BE10C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56AC9" w:rsidRDefault="00B1640C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56AC9" w:rsidRDefault="00136A72" w:rsidP="004070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52" w:history="1">
              <w:r w:rsidR="00B1640C" w:rsidRPr="003A02AE">
                <w:rPr>
                  <w:rStyle w:val="Hyperlink"/>
                  <w:rFonts w:cs="Arial"/>
                </w:rPr>
                <w:t>S1-181302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56AC9" w:rsidRDefault="00B1640C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Qualcomm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56AC9" w:rsidRDefault="00B1640C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AC9">
              <w:rPr>
                <w:rFonts w:eastAsia="Times New Roman" w:cs="Arial"/>
                <w:szCs w:val="18"/>
                <w:lang w:eastAsia="ar-SA"/>
              </w:rPr>
              <w:t>TR22.</w:t>
            </w:r>
            <w:r>
              <w:rPr>
                <w:rFonts w:eastAsia="Times New Roman" w:cs="Arial"/>
                <w:szCs w:val="18"/>
                <w:lang w:eastAsia="ar-SA"/>
              </w:rPr>
              <w:t>abc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v0.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156AC9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56AC9" w:rsidRDefault="00B1640C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640C" w:rsidRPr="00156AC9" w:rsidRDefault="00B1640C" w:rsidP="004070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BE10C7">
        <w:trPr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984A28" w:rsidRPr="00A75C05" w:rsidTr="008A5C67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28" w:rsidRPr="005D041D" w:rsidRDefault="00984A28" w:rsidP="008A5C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28" w:rsidRPr="00D97695" w:rsidRDefault="00984A28" w:rsidP="00984A2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color w:val="1F497D"/>
              </w:rPr>
              <w:t>S1-181520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28" w:rsidRPr="00B615C1" w:rsidRDefault="00984A28" w:rsidP="008A5C67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28" w:rsidRPr="00B615C1" w:rsidRDefault="00984A28" w:rsidP="008A5C67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28" w:rsidRPr="005D041D" w:rsidRDefault="00984A28" w:rsidP="008A5C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20 </w:t>
            </w: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# assigned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28" w:rsidRPr="005D041D" w:rsidRDefault="00984A28" w:rsidP="008A5C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1540~1559;</w:t>
            </w:r>
          </w:p>
        </w:tc>
      </w:tr>
      <w:tr w:rsidR="00984A28" w:rsidRPr="00A75C05" w:rsidTr="008A5C67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28" w:rsidRPr="005D041D" w:rsidRDefault="00984A28" w:rsidP="008A5C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28" w:rsidRPr="002B0545" w:rsidRDefault="00984A28" w:rsidP="008A5C67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S1-181534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28" w:rsidRPr="002B0545" w:rsidRDefault="00984A28" w:rsidP="008A5C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28" w:rsidRPr="005D041D" w:rsidRDefault="00984A28" w:rsidP="008A5C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28" w:rsidRPr="005D041D" w:rsidRDefault="00984A28" w:rsidP="008A5C67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4A28" w:rsidRPr="005D041D" w:rsidRDefault="00984A28" w:rsidP="008A5C67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70D66" w:rsidRPr="00A75C05" w:rsidTr="00BE10C7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D97695" w:rsidRDefault="00E70D66" w:rsidP="00984A2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color w:val="1F497D"/>
              </w:rPr>
              <w:t>S1-1</w:t>
            </w:r>
            <w:r w:rsidR="00E37257">
              <w:rPr>
                <w:color w:val="1F497D"/>
              </w:rPr>
              <w:t>8</w:t>
            </w:r>
            <w:r w:rsidR="0049319F">
              <w:rPr>
                <w:color w:val="1F497D"/>
              </w:rPr>
              <w:t>15</w:t>
            </w:r>
            <w:r w:rsidR="00984A28">
              <w:rPr>
                <w:color w:val="1F497D"/>
              </w:rPr>
              <w:t>4</w:t>
            </w:r>
            <w:r w:rsidR="0049319F">
              <w:rPr>
                <w:color w:val="1F497D"/>
              </w:rPr>
              <w:t>0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B615C1" w:rsidRDefault="00E70D6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984A28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6</w:t>
            </w:r>
            <w:r w:rsidR="00E37257">
              <w:rPr>
                <w:rFonts w:eastAsia="Times New Roman" w:cs="Arial"/>
                <w:szCs w:val="18"/>
                <w:lang w:eastAsia="ar-SA"/>
              </w:rPr>
              <w:t xml:space="preserve"> </w:t>
            </w:r>
            <w:proofErr w:type="spellStart"/>
            <w:r w:rsidR="00E37257"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 w:rsidR="00E37257">
              <w:rPr>
                <w:rFonts w:eastAsia="Times New Roman" w:cs="Arial"/>
                <w:szCs w:val="18"/>
                <w:lang w:eastAsia="ar-SA"/>
              </w:rPr>
              <w:t xml:space="preserve"> # assigned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49319F" w:rsidP="00984A28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15</w:t>
            </w:r>
            <w:r w:rsidR="00984A28">
              <w:rPr>
                <w:rFonts w:eastAsia="Arial Unicode MS" w:cs="Arial"/>
                <w:szCs w:val="18"/>
                <w:lang w:eastAsia="ar-SA"/>
              </w:rPr>
              <w:t>2</w:t>
            </w:r>
            <w:r>
              <w:rPr>
                <w:rFonts w:eastAsia="Arial Unicode MS" w:cs="Arial"/>
                <w:szCs w:val="18"/>
                <w:lang w:eastAsia="ar-SA"/>
              </w:rPr>
              <w:t>0~15</w:t>
            </w:r>
            <w:r w:rsidR="00984A28">
              <w:rPr>
                <w:rFonts w:eastAsia="Arial Unicode MS" w:cs="Arial"/>
                <w:szCs w:val="18"/>
                <w:lang w:eastAsia="ar-SA"/>
              </w:rPr>
              <w:t>3</w:t>
            </w:r>
            <w:r>
              <w:rPr>
                <w:rFonts w:eastAsia="Arial Unicode MS" w:cs="Arial"/>
                <w:szCs w:val="18"/>
                <w:lang w:eastAsia="ar-SA"/>
              </w:rPr>
              <w:t>9;</w:t>
            </w:r>
          </w:p>
        </w:tc>
      </w:tr>
      <w:tr w:rsidR="00E70D66" w:rsidRPr="00A75C05" w:rsidTr="00BE10C7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CB0EFD" w:rsidP="00984A28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color w:val="1F497D"/>
              </w:rPr>
              <w:t>S1-18</w:t>
            </w:r>
            <w:r w:rsidR="0049319F">
              <w:rPr>
                <w:color w:val="1F497D"/>
              </w:rPr>
              <w:t>15</w:t>
            </w:r>
            <w:r w:rsidR="00984A28">
              <w:rPr>
                <w:color w:val="1F497D"/>
              </w:rPr>
              <w:t>45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2B0545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0D66" w:rsidRPr="005D041D" w:rsidRDefault="00E70D66" w:rsidP="00AB1DB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BE10C7">
        <w:trPr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BE702A" w:rsidRPr="00A75C05" w:rsidTr="00BE10C7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F26709" w:rsidP="004070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  <w:t>1535-1539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4070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702A" w:rsidRPr="00A75C05" w:rsidTr="00BE10C7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984A28" w:rsidP="004070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  <w:t>1546-1559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4070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E702A" w:rsidRPr="00A75C05" w:rsidTr="00BE10C7">
        <w:trPr>
          <w:trHeight w:val="141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4070C2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2B0545" w:rsidRDefault="00BE702A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4070C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702A" w:rsidRPr="005D041D" w:rsidRDefault="00BE702A" w:rsidP="004070C2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BE10C7">
        <w:trPr>
          <w:trHeight w:val="141"/>
        </w:trPr>
        <w:tc>
          <w:tcPr>
            <w:tcW w:w="14499" w:type="dxa"/>
            <w:gridSpan w:val="11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r w:rsidRPr="004E36F9">
              <w:t>Summary of drafting session</w:t>
            </w:r>
          </w:p>
        </w:tc>
      </w:tr>
      <w:tr w:rsidR="002F6B03" w:rsidRPr="00A75C05" w:rsidTr="00BE10C7">
        <w:trPr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894FB0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2F6B03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@ beginning: </w:t>
            </w:r>
            <w:r w:rsidR="002F6B03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</w:t>
            </w:r>
            <w:r w:rsidR="008246BF">
              <w:rPr>
                <w:rFonts w:eastAsia="Arial Unicode MS" w:cs="Arial"/>
                <w:i/>
                <w:szCs w:val="18"/>
                <w:lang w:eastAsia="ko-KR"/>
              </w:rPr>
              <w:t>7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proofErr w:type="spellStart"/>
            <w:r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for FS_</w:t>
            </w:r>
            <w:r w:rsidR="0049319F">
              <w:rPr>
                <w:rFonts w:eastAsia="Arial Unicode MS" w:cs="Arial"/>
                <w:i/>
                <w:szCs w:val="18"/>
                <w:lang w:eastAsia="ko-KR"/>
              </w:rPr>
              <w:t>V2XIMP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; </w:t>
            </w:r>
            <w:r w:rsidR="008246BF">
              <w:rPr>
                <w:rFonts w:eastAsia="Arial Unicode MS" w:cs="Arial"/>
                <w:i/>
                <w:szCs w:val="18"/>
                <w:lang w:eastAsia="ko-KR"/>
              </w:rPr>
              <w:t>10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proofErr w:type="spellStart"/>
            <w:r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for FS_</w:t>
            </w:r>
            <w:r w:rsidR="0049319F">
              <w:rPr>
                <w:rFonts w:eastAsia="Arial Unicode MS" w:cs="Arial"/>
                <w:i/>
                <w:szCs w:val="18"/>
                <w:lang w:eastAsia="ko-KR"/>
              </w:rPr>
              <w:t>ID_UAS</w:t>
            </w:r>
            <w:r>
              <w:rPr>
                <w:rFonts w:eastAsia="Arial Unicode MS" w:cs="Arial"/>
                <w:i/>
                <w:szCs w:val="18"/>
                <w:lang w:eastAsia="ko-KR"/>
              </w:rPr>
              <w:t>;</w:t>
            </w:r>
          </w:p>
          <w:p w:rsidR="009033D0" w:rsidRDefault="004860C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 w:hint="eastAsia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V2XIMP: </w:t>
            </w:r>
          </w:p>
          <w:p w:rsidR="009033D0" w:rsidRDefault="00A96E1B" w:rsidP="009033D0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 w:hint="eastAsia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clarification on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LoAs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 defined in SAE J3016 was presented</w:t>
            </w:r>
            <w:bookmarkStart w:id="3" w:name="_GoBack"/>
            <w:bookmarkEnd w:id="3"/>
            <w:r>
              <w:rPr>
                <w:rFonts w:eastAsia="Arial Unicode MS" w:cs="Arial"/>
                <w:i/>
                <w:szCs w:val="18"/>
              </w:rPr>
              <w:t>;</w:t>
            </w:r>
          </w:p>
          <w:p w:rsidR="009033D0" w:rsidRDefault="004860C3" w:rsidP="009033D0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 w:hint="eastAsia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Hierarchical Structure for accommodating UC’s are agreed and to be reflected in CR revisions</w:t>
            </w:r>
            <w:r w:rsidR="00A96E1B">
              <w:rPr>
                <w:rFonts w:eastAsia="Arial Unicode MS" w:cs="Arial"/>
                <w:i/>
                <w:szCs w:val="18"/>
              </w:rPr>
              <w:t xml:space="preserve"> – this is intended to provide a good readability b/w new additions (R16) against the existing ones (R15) in TR22.886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r w:rsidR="00A96E1B">
              <w:rPr>
                <w:rFonts w:eastAsia="Arial Unicode MS" w:cs="Arial"/>
                <w:i/>
                <w:szCs w:val="18"/>
              </w:rPr>
              <w:t xml:space="preserve"> </w:t>
            </w:r>
          </w:p>
          <w:p w:rsidR="007737E3" w:rsidRDefault="009033D0" w:rsidP="009033D0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>T</w:t>
            </w:r>
            <w:r>
              <w:rPr>
                <w:rFonts w:eastAsia="Arial Unicode MS" w:cs="Arial"/>
                <w:i/>
                <w:szCs w:val="18"/>
              </w:rPr>
              <w:t>hree UC categories for the structure</w:t>
            </w:r>
            <w:r>
              <w:rPr>
                <w:rFonts w:eastAsia="Arial Unicode MS" w:cs="Arial" w:hint="eastAsia"/>
                <w:i/>
                <w:szCs w:val="18"/>
                <w:lang w:eastAsia="ko-KR"/>
              </w:rPr>
              <w:t>:</w:t>
            </w:r>
            <w:r>
              <w:rPr>
                <w:rFonts w:eastAsia="Arial Unicode MS" w:cs="Arial"/>
                <w:i/>
                <w:szCs w:val="18"/>
              </w:rPr>
              <w:t xml:space="preserve"> </w:t>
            </w:r>
            <w:r w:rsidR="00A96E1B">
              <w:rPr>
                <w:rFonts w:eastAsia="Arial Unicode MS" w:cs="Arial"/>
                <w:i/>
                <w:szCs w:val="18"/>
              </w:rPr>
              <w:t>Advanced Driving, Vehicle Platooning, and Remote Driving.</w:t>
            </w:r>
          </w:p>
          <w:p w:rsidR="009033D0" w:rsidRDefault="004860C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 w:hint="eastAsia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ID_UAS: </w:t>
            </w:r>
          </w:p>
          <w:p w:rsidR="009033D0" w:rsidRDefault="009033D0" w:rsidP="009033D0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 w:hint="eastAsia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three </w:t>
            </w:r>
            <w:proofErr w:type="spellStart"/>
            <w:r>
              <w:rPr>
                <w:rFonts w:eastAsia="Arial Unicode MS" w:cs="Arial" w:hint="eastAsia"/>
                <w:i/>
                <w:szCs w:val="18"/>
                <w:lang w:eastAsia="ko-KR"/>
              </w:rPr>
              <w:t>TDocs</w:t>
            </w:r>
            <w:proofErr w:type="spellEnd"/>
            <w:r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agreed; </w:t>
            </w:r>
            <w:r w:rsidR="004860C3">
              <w:rPr>
                <w:rFonts w:eastAsia="Arial Unicode MS" w:cs="Arial"/>
                <w:i/>
                <w:szCs w:val="18"/>
              </w:rPr>
              <w:t xml:space="preserve">admin </w:t>
            </w:r>
            <w:proofErr w:type="spellStart"/>
            <w:r w:rsidR="004860C3">
              <w:rPr>
                <w:rFonts w:eastAsia="Arial Unicode MS" w:cs="Arial"/>
                <w:i/>
                <w:szCs w:val="18"/>
              </w:rPr>
              <w:t>Tdocs</w:t>
            </w:r>
            <w:proofErr w:type="spellEnd"/>
            <w:r w:rsidR="004860C3">
              <w:rPr>
                <w:rFonts w:eastAsia="Arial Unicode MS" w:cs="Arial"/>
                <w:i/>
                <w:szCs w:val="18"/>
              </w:rPr>
              <w:t xml:space="preserve"> handled (</w:t>
            </w:r>
            <w:r w:rsidR="004860C3" w:rsidRPr="009033D0">
              <w:rPr>
                <w:rFonts w:eastAsia="Arial Unicode MS" w:cs="Arial"/>
                <w:i/>
                <w:szCs w:val="18"/>
                <w:u w:val="single"/>
              </w:rPr>
              <w:t>TR skeleton, scope</w:t>
            </w:r>
            <w:r w:rsidR="004860C3">
              <w:rPr>
                <w:rFonts w:eastAsia="Arial Unicode MS" w:cs="Arial"/>
                <w:i/>
                <w:szCs w:val="18"/>
              </w:rPr>
              <w:t xml:space="preserve">, intro, definition) and UC proposals; </w:t>
            </w:r>
          </w:p>
          <w:p w:rsidR="009033D0" w:rsidRDefault="004860C3" w:rsidP="009033D0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 w:hint="eastAsia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in general, Rapporteur presented, through </w:t>
            </w:r>
            <w:proofErr w:type="spellStart"/>
            <w:r>
              <w:rPr>
                <w:rFonts w:eastAsia="Arial Unicode MS" w:cs="Arial"/>
                <w:i/>
                <w:szCs w:val="18"/>
              </w:rPr>
              <w:t>TDocs</w:t>
            </w:r>
            <w:proofErr w:type="spellEnd"/>
            <w:r>
              <w:rPr>
                <w:rFonts w:eastAsia="Arial Unicode MS" w:cs="Arial"/>
                <w:i/>
                <w:szCs w:val="18"/>
              </w:rPr>
              <w:t xml:space="preserve">, a good introduction of UAS to identify/draw out the related UC’s and potential requirements; </w:t>
            </w:r>
          </w:p>
          <w:p w:rsidR="004860C3" w:rsidRPr="00894FB0" w:rsidRDefault="009033D0" w:rsidP="009033D0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proofErr w:type="gramStart"/>
            <w:r>
              <w:rPr>
                <w:rFonts w:eastAsia="Arial Unicode MS" w:cs="Arial" w:hint="eastAsia"/>
                <w:i/>
                <w:szCs w:val="18"/>
                <w:lang w:eastAsia="ko-KR"/>
              </w:rPr>
              <w:t>some</w:t>
            </w:r>
            <w:proofErr w:type="gramEnd"/>
            <w:r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suggestions to add </w:t>
            </w:r>
            <w:r w:rsidR="004860C3">
              <w:rPr>
                <w:rFonts w:eastAsia="Arial Unicode MS" w:cs="Arial"/>
                <w:i/>
                <w:szCs w:val="18"/>
              </w:rPr>
              <w:t>some UC with PRs removed (i.e., steps made toward new UC identification).</w:t>
            </w:r>
          </w:p>
          <w:p w:rsidR="002F6B03" w:rsidRPr="005D041D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894FB0" w:rsidTr="00BE10C7">
        <w:trPr>
          <w:trHeight w:val="141"/>
        </w:trPr>
        <w:tc>
          <w:tcPr>
            <w:tcW w:w="1449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F6B03" w:rsidRPr="00894FB0" w:rsidRDefault="002F6B03" w:rsidP="00EE153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A72" w:rsidRDefault="00136A72" w:rsidP="002E015E">
      <w:pPr>
        <w:spacing w:after="0" w:line="240" w:lineRule="auto"/>
      </w:pPr>
      <w:r>
        <w:separator/>
      </w:r>
    </w:p>
  </w:endnote>
  <w:endnote w:type="continuationSeparator" w:id="0">
    <w:p w:rsidR="00136A72" w:rsidRDefault="00136A72" w:rsidP="002E015E">
      <w:pPr>
        <w:spacing w:after="0" w:line="240" w:lineRule="auto"/>
      </w:pPr>
      <w:r>
        <w:continuationSeparator/>
      </w:r>
    </w:p>
  </w:endnote>
  <w:endnote w:type="continuationNotice" w:id="1">
    <w:p w:rsidR="00136A72" w:rsidRDefault="00136A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80"/>
    <w:family w:val="auto"/>
    <w:pitch w:val="default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A72" w:rsidRDefault="00136A72" w:rsidP="002E015E">
      <w:pPr>
        <w:spacing w:after="0" w:line="240" w:lineRule="auto"/>
      </w:pPr>
      <w:r>
        <w:separator/>
      </w:r>
    </w:p>
  </w:footnote>
  <w:footnote w:type="continuationSeparator" w:id="0">
    <w:p w:rsidR="00136A72" w:rsidRDefault="00136A72" w:rsidP="002E015E">
      <w:pPr>
        <w:spacing w:after="0" w:line="240" w:lineRule="auto"/>
      </w:pPr>
      <w:r>
        <w:continuationSeparator/>
      </w:r>
    </w:p>
  </w:footnote>
  <w:footnote w:type="continuationNotice" w:id="1">
    <w:p w:rsidR="00136A72" w:rsidRDefault="00136A7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172F8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18B7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87C56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4404"/>
    <w:rsid w:val="000A51F5"/>
    <w:rsid w:val="000A62A1"/>
    <w:rsid w:val="000A638F"/>
    <w:rsid w:val="000A78BF"/>
    <w:rsid w:val="000B02A3"/>
    <w:rsid w:val="000B04FF"/>
    <w:rsid w:val="000B07F2"/>
    <w:rsid w:val="000B19A3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A72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97E0D"/>
    <w:rsid w:val="001A00A3"/>
    <w:rsid w:val="001A0E02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2D00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D3"/>
    <w:rsid w:val="002012B2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B93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0CA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2717"/>
    <w:rsid w:val="0038285E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2F3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C2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9E1"/>
    <w:rsid w:val="00437D0F"/>
    <w:rsid w:val="00440C18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0C3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9F"/>
    <w:rsid w:val="004931E9"/>
    <w:rsid w:val="0049356B"/>
    <w:rsid w:val="00493A68"/>
    <w:rsid w:val="00493AF4"/>
    <w:rsid w:val="00494416"/>
    <w:rsid w:val="00494C22"/>
    <w:rsid w:val="00495398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21C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2D1D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1D0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61DA"/>
    <w:rsid w:val="00756C03"/>
    <w:rsid w:val="00756C80"/>
    <w:rsid w:val="0075720C"/>
    <w:rsid w:val="00757894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46FA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3D8D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6BF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48F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1C8B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13A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3D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27F16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A28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B7A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934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3F3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6E1B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AF75D2"/>
    <w:rsid w:val="00B00092"/>
    <w:rsid w:val="00B00755"/>
    <w:rsid w:val="00B00D07"/>
    <w:rsid w:val="00B00EFE"/>
    <w:rsid w:val="00B0120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757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40C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766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A7A9A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A3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0C7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294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EF8"/>
    <w:rsid w:val="00C37268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76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205C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5A2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5B5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1964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3DC2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6D1F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09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496B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norpahj\Documents\Local%203GPP%20copy\SA1%20Dubrovnik%202018\docs\S1-181079.zip" TargetMode="External"/><Relationship Id="rId18" Type="http://schemas.openxmlformats.org/officeDocument/2006/relationships/hyperlink" Target="file:///C:\Users\norpahj\Documents\Local%203GPP%20copy\SA1%20Dubrovnik%202018\docs\S1-181081.zip" TargetMode="External"/><Relationship Id="rId26" Type="http://schemas.openxmlformats.org/officeDocument/2006/relationships/hyperlink" Target="file:///D:\LTE\SA1\TSGS1_82_Dubrovnik\Inbox\docs\S1-181522.zip" TargetMode="External"/><Relationship Id="rId39" Type="http://schemas.openxmlformats.org/officeDocument/2006/relationships/hyperlink" Target="file:///C:\Users\norpahj\Documents\Local%203GPP%20copy\SA1%20Dubrovnik%202018\docs\S1-181198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norpahj\Documents\Local%203GPP%20copy\SA1%20Dubrovnik%202018\docs\S1-181082.zip" TargetMode="External"/><Relationship Id="rId34" Type="http://schemas.openxmlformats.org/officeDocument/2006/relationships/hyperlink" Target="file:///D:\LTE\SA1\TSGS1_82_Dubrovnik\Inbox\docs\S1-181540.zip" TargetMode="External"/><Relationship Id="rId42" Type="http://schemas.openxmlformats.org/officeDocument/2006/relationships/hyperlink" Target="file:///C:\Users\norpahj\Documents\Local%203GPP%20copy\SA1%20Dubrovnik%202018\docs\S1-181199.zip" TargetMode="External"/><Relationship Id="rId47" Type="http://schemas.openxmlformats.org/officeDocument/2006/relationships/hyperlink" Target="file:///D:\LTE\SA1\TSGS1_82_Dubrovnik\Inbox\docs\S1-181534.zip" TargetMode="External"/><Relationship Id="rId50" Type="http://schemas.openxmlformats.org/officeDocument/2006/relationships/hyperlink" Target="file:///D:\LTE\SA1\TSGS1_82_Dubrovnik\Inbox\docs\S1-181531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D:\LTE\SA1\TSGS1_82_Dubrovnik\Inbox\docs\S1-181521.zip" TargetMode="External"/><Relationship Id="rId17" Type="http://schemas.openxmlformats.org/officeDocument/2006/relationships/hyperlink" Target="file:///D:\LTE\SA1\TSGS1_82_Dubrovnik\Inbox\docs\S1-181524.zip" TargetMode="External"/><Relationship Id="rId25" Type="http://schemas.openxmlformats.org/officeDocument/2006/relationships/hyperlink" Target="file:///C:\Users\norpahj\Documents\Local%203GPP%20copy\SA1%20Dubrovnik%202018\docs\S1-181328.zip" TargetMode="External"/><Relationship Id="rId33" Type="http://schemas.openxmlformats.org/officeDocument/2006/relationships/hyperlink" Target="file:///C:\Users\norpahj\Documents\Local%203GPP%20copy\SA1%20Dubrovnik%202018\docs\S1-181196.zip" TargetMode="External"/><Relationship Id="rId38" Type="http://schemas.openxmlformats.org/officeDocument/2006/relationships/hyperlink" Target="file:///D:\LTE\SA1\TSGS1_82_Dubrovnik\Inbox\docs\S1-181530.zip" TargetMode="External"/><Relationship Id="rId46" Type="http://schemas.openxmlformats.org/officeDocument/2006/relationships/hyperlink" Target="file:///D:\LTE\SA1\TSGS1_82_Dubrovnik\Inbox\docs\S1-181544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Documents\Local%203GPP%20copy\SA1%20Dubrovnik%202018\docs\S1-181397.zip" TargetMode="External"/><Relationship Id="rId20" Type="http://schemas.openxmlformats.org/officeDocument/2006/relationships/hyperlink" Target="file:///D:\LTE\SA1\TSGS1_82_Dubrovnik\Inbox\docs\S1-181526.zip" TargetMode="External"/><Relationship Id="rId29" Type="http://schemas.openxmlformats.org/officeDocument/2006/relationships/hyperlink" Target="file:///C:\Users\norpahj\Documents\Local%203GPP%20copy\SA1%20Dubrovnik%202018\docs\S1-181193.zip" TargetMode="External"/><Relationship Id="rId41" Type="http://schemas.openxmlformats.org/officeDocument/2006/relationships/hyperlink" Target="file:///D:\LTE\SA1\TSGS1_82_Dubrovnik\Inbox\docs\S1-181533.zip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norpahj\Documents\Local%203GPP%20copy\SA1%20Dubrovnik%202018\docs\S1-181078.zip" TargetMode="External"/><Relationship Id="rId24" Type="http://schemas.openxmlformats.org/officeDocument/2006/relationships/hyperlink" Target="file:///C:\Users\norpahj\Documents\Local%203GPP%20copy\SA1%20Dubrovnik%202018\docs\S1-181083.zip" TargetMode="External"/><Relationship Id="rId32" Type="http://schemas.openxmlformats.org/officeDocument/2006/relationships/hyperlink" Target="file:///D:\LTE\SA1\TSGS1_82_Dubrovnik\Inbox\docs\S1-181528.zip" TargetMode="External"/><Relationship Id="rId37" Type="http://schemas.openxmlformats.org/officeDocument/2006/relationships/hyperlink" Target="file:///D:\LTE\SA1\TSGS1_82_Dubrovnik\Inbox\docs\S1-181541.zip" TargetMode="External"/><Relationship Id="rId40" Type="http://schemas.openxmlformats.org/officeDocument/2006/relationships/hyperlink" Target="file:///D:\LTE\SA1\TSGS1_82_Dubrovnik\Inbox\docs\S1-181542.zip" TargetMode="External"/><Relationship Id="rId45" Type="http://schemas.openxmlformats.org/officeDocument/2006/relationships/hyperlink" Target="file:///C:\Users\norpahj\Documents\Local%203GPP%20copy\SA1%20Dubrovnik%202018\docs\S1-181200.zip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file:///C:\Users\norpahj\Documents\Local%203GPP%20copy\SA1%20Dubrovnik%202018\docs\S1-181080.zip" TargetMode="External"/><Relationship Id="rId23" Type="http://schemas.openxmlformats.org/officeDocument/2006/relationships/hyperlink" Target="file:///D:\LTE\SA1\TSGS1_82_Dubrovnik\Inbox\docs\S1-181527.zip" TargetMode="External"/><Relationship Id="rId28" Type="http://schemas.openxmlformats.org/officeDocument/2006/relationships/hyperlink" Target="file:///C:\Users\norpahj\Documents\Local%203GPP%20copy\SA1%20Dubrovnik%202018\docs\S1-181301.zip" TargetMode="External"/><Relationship Id="rId36" Type="http://schemas.openxmlformats.org/officeDocument/2006/relationships/hyperlink" Target="file:///C:\Users\norpahj\Documents\Local%203GPP%20copy\SA1%20Dubrovnik%202018\docs\S1-181197.zip" TargetMode="External"/><Relationship Id="rId49" Type="http://schemas.openxmlformats.org/officeDocument/2006/relationships/hyperlink" Target="file:///D:\LTE\SA1\TSGS1_82_Dubrovnik\Inbox\docs\S1-181545.zip" TargetMode="External"/><Relationship Id="rId10" Type="http://schemas.openxmlformats.org/officeDocument/2006/relationships/hyperlink" Target="file:///D:\LTE\SA1\TSGS1_82_Dubrovnik\Inbox\docs\S1-181520.zip" TargetMode="External"/><Relationship Id="rId19" Type="http://schemas.openxmlformats.org/officeDocument/2006/relationships/hyperlink" Target="file:///C:\Users\norpahj\Documents\Local%203GPP%20copy\SA1%20Dubrovnik%202018\docs\S1-181398.zip" TargetMode="External"/><Relationship Id="rId31" Type="http://schemas.openxmlformats.org/officeDocument/2006/relationships/hyperlink" Target="file:///C:\Users\norpahj\Documents\Local%203GPP%20copy\SA1%20Dubrovnik%202018\docs\S1-181195.zip" TargetMode="External"/><Relationship Id="rId44" Type="http://schemas.openxmlformats.org/officeDocument/2006/relationships/hyperlink" Target="file:///D:\LTE\SA1\TSGS1_82_Dubrovnik\Inbox\docs\S1-181532.zip" TargetMode="External"/><Relationship Id="rId52" Type="http://schemas.openxmlformats.org/officeDocument/2006/relationships/hyperlink" Target="file:///C:\Users\norpahj\Documents\Local%203GPP%20copy\SA1%20Dubrovnik%202018\docs\S1-181302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Documents\Local%203GPP%20copy\SA1%20Dubrovnik%202018\docs\S1-181205.zip" TargetMode="External"/><Relationship Id="rId14" Type="http://schemas.openxmlformats.org/officeDocument/2006/relationships/hyperlink" Target="file:///D:\LTE\SA1\TSGS1_82_Dubrovnik\Inbox\docs\S1-181523.zip" TargetMode="External"/><Relationship Id="rId22" Type="http://schemas.openxmlformats.org/officeDocument/2006/relationships/hyperlink" Target="file:///C:\Users\norpahj\Documents\Local%203GPP%20copy\SA1%20Dubrovnik%202018\docs\S1-181399.zip" TargetMode="External"/><Relationship Id="rId27" Type="http://schemas.openxmlformats.org/officeDocument/2006/relationships/hyperlink" Target="file:///C:\Users\norpahj\Documents\Local%203GPP%20copy\SA1%20Dubrovnik%202018\docs\S1-181300.zip" TargetMode="External"/><Relationship Id="rId30" Type="http://schemas.openxmlformats.org/officeDocument/2006/relationships/hyperlink" Target="file:///C:\Users\norpahj\Documents\Local%203GPP%20copy\SA1%20Dubrovnik%202018\docs\S1-181194.zip" TargetMode="External"/><Relationship Id="rId35" Type="http://schemas.openxmlformats.org/officeDocument/2006/relationships/hyperlink" Target="file:///D:\LTE\SA1\TSGS1_82_Dubrovnik\Inbox\docs\S1-181529.zip" TargetMode="External"/><Relationship Id="rId43" Type="http://schemas.openxmlformats.org/officeDocument/2006/relationships/hyperlink" Target="file:///D:\LTE\SA1\TSGS1_82_Dubrovnik\Inbox\docs\S1-181543.zip" TargetMode="External"/><Relationship Id="rId48" Type="http://schemas.openxmlformats.org/officeDocument/2006/relationships/hyperlink" Target="file:///C:\Users\norpahj\Documents\Local%203GPP%20copy\SA1%20Dubrovnik%202018\docs\S1-181201.zip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C:\Users\norpahj\Documents\Local%203GPP%20copy\SA1%20Dubrovnik%202018\docs\S1-18120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7A2AF-3B8D-465E-84BD-B3AA2F277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8</TotalTime>
  <Pages>6</Pages>
  <Words>2131</Words>
  <Characters>12151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14254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4</cp:revision>
  <dcterms:created xsi:type="dcterms:W3CDTF">2018-05-10T09:55:00Z</dcterms:created>
  <dcterms:modified xsi:type="dcterms:W3CDTF">2018-05-10T10:02:00Z</dcterms:modified>
</cp:coreProperties>
</file>